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46D5" w:rsidRDefault="00AA46D5" w:rsidP="00CF4C7F">
      <w:pPr>
        <w:spacing w:line="300" w:lineRule="auto"/>
        <w:jc w:val="center"/>
        <w:rPr>
          <w:rFonts w:ascii="宋体"/>
          <w:b/>
          <w:bCs/>
          <w:sz w:val="36"/>
          <w:szCs w:val="36"/>
        </w:rPr>
      </w:pPr>
      <w:r>
        <w:rPr>
          <w:rFonts w:ascii="宋体" w:hAnsi="宋体" w:cs="宋体" w:hint="eastAsia"/>
          <w:b/>
          <w:bCs/>
          <w:sz w:val="36"/>
          <w:szCs w:val="36"/>
        </w:rPr>
        <w:t>长春工业大学第十八届大学生电子设计竞赛试题</w:t>
      </w:r>
    </w:p>
    <w:p w:rsidR="00AA46D5" w:rsidRDefault="00AA46D5" w:rsidP="00CF4C7F">
      <w:pPr>
        <w:spacing w:line="300" w:lineRule="auto"/>
        <w:jc w:val="center"/>
      </w:pPr>
      <w:r>
        <w:rPr>
          <w:rFonts w:ascii="宋体" w:hAnsi="宋体" w:cs="宋体" w:hint="eastAsia"/>
          <w:b/>
          <w:bCs/>
          <w:sz w:val="30"/>
          <w:szCs w:val="30"/>
        </w:rPr>
        <w:t>参赛注意事项</w:t>
      </w:r>
    </w:p>
    <w:tbl>
      <w:tblPr>
        <w:tblW w:w="0" w:type="auto"/>
        <w:tblInd w:w="-106" w:type="dxa"/>
        <w:tblBorders>
          <w:bottom w:val="double" w:sz="4" w:space="0" w:color="auto"/>
        </w:tblBorders>
        <w:tblLayout w:type="fixed"/>
        <w:tblLook w:val="0000"/>
      </w:tblPr>
      <w:tblGrid>
        <w:gridCol w:w="9180"/>
      </w:tblGrid>
      <w:tr w:rsidR="00AA46D5">
        <w:tc>
          <w:tcPr>
            <w:tcW w:w="9180" w:type="dxa"/>
            <w:tcBorders>
              <w:bottom w:val="double" w:sz="4" w:space="0" w:color="auto"/>
            </w:tcBorders>
          </w:tcPr>
          <w:p w:rsidR="00AA46D5" w:rsidRDefault="00AA46D5" w:rsidP="00E54034">
            <w:pPr>
              <w:ind w:left="2"/>
              <w:rPr>
                <w:rFonts w:ascii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（</w:t>
            </w:r>
            <w:r>
              <w:rPr>
                <w:rFonts w:ascii="宋体" w:hAnsi="宋体" w:cs="宋体"/>
                <w:kern w:val="0"/>
              </w:rPr>
              <w:t>1</w:t>
            </w:r>
            <w:r>
              <w:rPr>
                <w:rFonts w:ascii="宋体" w:hAnsi="宋体" w:cs="宋体" w:hint="eastAsia"/>
                <w:kern w:val="0"/>
              </w:rPr>
              <w:t>）</w:t>
            </w:r>
            <w:r>
              <w:rPr>
                <w:rFonts w:ascii="宋体" w:hAnsi="宋体" w:cs="宋体"/>
                <w:kern w:val="0"/>
              </w:rPr>
              <w:t>2019</w:t>
            </w:r>
            <w:r>
              <w:rPr>
                <w:rFonts w:ascii="宋体" w:hAnsi="宋体" w:cs="宋体" w:hint="eastAsia"/>
                <w:kern w:val="0"/>
              </w:rPr>
              <w:t>年</w:t>
            </w:r>
            <w:r>
              <w:rPr>
                <w:rFonts w:ascii="宋体" w:hAnsi="宋体" w:cs="宋体"/>
                <w:kern w:val="0"/>
              </w:rPr>
              <w:t>5</w:t>
            </w:r>
            <w:r>
              <w:rPr>
                <w:rFonts w:ascii="宋体" w:hAnsi="宋体" w:cs="宋体" w:hint="eastAsia"/>
                <w:kern w:val="0"/>
              </w:rPr>
              <w:t>月</w:t>
            </w:r>
            <w:r>
              <w:rPr>
                <w:rFonts w:ascii="宋体" w:hAnsi="宋体" w:cs="宋体"/>
                <w:kern w:val="0"/>
              </w:rPr>
              <w:t>11</w:t>
            </w:r>
            <w:r>
              <w:rPr>
                <w:rFonts w:ascii="宋体" w:hAnsi="宋体" w:cs="宋体" w:hint="eastAsia"/>
                <w:kern w:val="0"/>
              </w:rPr>
              <w:t>日竞赛正式开始，</w:t>
            </w:r>
            <w:r>
              <w:rPr>
                <w:rFonts w:ascii="宋体" w:hAnsi="宋体" w:cs="宋体"/>
                <w:kern w:val="0"/>
              </w:rPr>
              <w:t>2019</w:t>
            </w:r>
            <w:r>
              <w:rPr>
                <w:rFonts w:ascii="宋体" w:hAnsi="宋体" w:cs="宋体" w:hint="eastAsia"/>
                <w:kern w:val="0"/>
              </w:rPr>
              <w:t>年</w:t>
            </w:r>
            <w:r>
              <w:rPr>
                <w:rFonts w:ascii="宋体" w:hAnsi="宋体" w:cs="宋体"/>
                <w:kern w:val="0"/>
              </w:rPr>
              <w:t>6</w:t>
            </w:r>
            <w:r>
              <w:rPr>
                <w:rFonts w:ascii="宋体" w:hAnsi="宋体" w:cs="宋体" w:hint="eastAsia"/>
                <w:kern w:val="0"/>
              </w:rPr>
              <w:t>月</w:t>
            </w:r>
            <w:r>
              <w:rPr>
                <w:rFonts w:ascii="宋体" w:hAnsi="宋体" w:cs="宋体"/>
                <w:kern w:val="0"/>
              </w:rPr>
              <w:t>28</w:t>
            </w:r>
            <w:r>
              <w:rPr>
                <w:rFonts w:ascii="宋体" w:hAnsi="宋体" w:cs="宋体" w:hint="eastAsia"/>
                <w:kern w:val="0"/>
              </w:rPr>
              <w:t>日竞赛结束。请各参赛队于</w:t>
            </w:r>
            <w:r>
              <w:rPr>
                <w:rFonts w:ascii="宋体" w:hAnsi="宋体" w:cs="宋体"/>
                <w:kern w:val="0"/>
              </w:rPr>
              <w:t>6</w:t>
            </w:r>
            <w:r>
              <w:rPr>
                <w:rFonts w:ascii="宋体" w:hAnsi="宋体" w:cs="宋体" w:hint="eastAsia"/>
                <w:kern w:val="0"/>
              </w:rPr>
              <w:t>月</w:t>
            </w:r>
            <w:r>
              <w:rPr>
                <w:rFonts w:ascii="宋体" w:hAnsi="宋体" w:cs="宋体"/>
                <w:kern w:val="0"/>
              </w:rPr>
              <w:t>28</w:t>
            </w:r>
            <w:r>
              <w:rPr>
                <w:rFonts w:ascii="宋体" w:hAnsi="宋体" w:cs="宋体" w:hint="eastAsia"/>
                <w:kern w:val="0"/>
              </w:rPr>
              <w:t>日早</w:t>
            </w:r>
            <w:r>
              <w:rPr>
                <w:rFonts w:ascii="宋体" w:hAnsi="宋体" w:cs="宋体"/>
                <w:kern w:val="0"/>
              </w:rPr>
              <w:t>8</w:t>
            </w:r>
            <w:r>
              <w:rPr>
                <w:rFonts w:ascii="宋体" w:hAnsi="宋体" w:cs="宋体" w:hint="eastAsia"/>
                <w:kern w:val="0"/>
              </w:rPr>
              <w:t>：</w:t>
            </w:r>
            <w:r>
              <w:rPr>
                <w:rFonts w:ascii="宋体" w:cs="宋体"/>
                <w:kern w:val="0"/>
              </w:rPr>
              <w:t>00</w:t>
            </w:r>
            <w:r>
              <w:rPr>
                <w:rFonts w:ascii="宋体" w:hAnsi="宋体" w:cs="宋体" w:hint="eastAsia"/>
                <w:kern w:val="0"/>
              </w:rPr>
              <w:t>将设计报告、制作实物上交到指定的测试地点参加测试（具体测试地点另行通知）。</w:t>
            </w:r>
          </w:p>
          <w:p w:rsidR="00AA46D5" w:rsidRDefault="00AA46D5" w:rsidP="00E54034">
            <w:pPr>
              <w:ind w:left="2"/>
              <w:rPr>
                <w:rFonts w:ascii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（</w:t>
            </w:r>
            <w:r>
              <w:rPr>
                <w:rFonts w:ascii="宋体" w:hAnsi="宋体" w:cs="宋体"/>
                <w:kern w:val="0"/>
              </w:rPr>
              <w:t>2</w:t>
            </w:r>
            <w:r>
              <w:rPr>
                <w:rFonts w:ascii="宋体" w:hAnsi="宋体" w:cs="宋体" w:hint="eastAsia"/>
                <w:kern w:val="0"/>
              </w:rPr>
              <w:t>）参赛者必须是我校全日制在校本、高职学生（分为本科组和高职组，若组内有本科生，即视为本科组），每名参赛者只能报名参加一个参赛队，每个参赛队成员最多</w:t>
            </w:r>
            <w:r>
              <w:rPr>
                <w:rFonts w:ascii="宋体" w:hAnsi="宋体" w:cs="宋体"/>
                <w:kern w:val="0"/>
              </w:rPr>
              <w:t>5</w:t>
            </w:r>
            <w:r>
              <w:rPr>
                <w:rFonts w:ascii="宋体" w:hAnsi="宋体" w:cs="宋体" w:hint="eastAsia"/>
                <w:kern w:val="0"/>
              </w:rPr>
              <w:t>人；测试期间，参赛者须携带能够证明身份的有效证件（如学生证、校园一卡通等）参加比赛。</w:t>
            </w:r>
          </w:p>
          <w:p w:rsidR="00AA46D5" w:rsidRDefault="00AA46D5" w:rsidP="00E54034">
            <w:pPr>
              <w:ind w:left="2"/>
              <w:rPr>
                <w:rFonts w:asci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（</w:t>
            </w:r>
            <w:r>
              <w:rPr>
                <w:rFonts w:ascii="宋体" w:hAnsi="宋体" w:cs="宋体"/>
                <w:kern w:val="0"/>
              </w:rPr>
              <w:t>3</w:t>
            </w:r>
            <w:r>
              <w:rPr>
                <w:rFonts w:ascii="宋体" w:hAnsi="宋体" w:cs="宋体" w:hint="eastAsia"/>
                <w:kern w:val="0"/>
              </w:rPr>
              <w:t>）要求指导教师是我校在校教师，其所学专业或工作经历与竞赛所涉及的专业有关，其他非本专业教师指导参赛的，须向学校提出申请，经学校批准后可以指导参赛；每名指导教师原则上只允许指导一个参赛队。</w:t>
            </w:r>
          </w:p>
          <w:p w:rsidR="00AA46D5" w:rsidRDefault="00AA46D5" w:rsidP="00E54034">
            <w:pPr>
              <w:ind w:left="2"/>
            </w:pPr>
            <w:r>
              <w:rPr>
                <w:rFonts w:ascii="宋体" w:hAnsi="宋体" w:cs="宋体" w:hint="eastAsia"/>
                <w:kern w:val="0"/>
              </w:rPr>
              <w:t>（</w:t>
            </w:r>
            <w:r>
              <w:rPr>
                <w:rFonts w:ascii="宋体" w:hAnsi="宋体" w:cs="宋体"/>
                <w:kern w:val="0"/>
              </w:rPr>
              <w:t>4</w:t>
            </w:r>
            <w:r>
              <w:rPr>
                <w:rFonts w:ascii="宋体" w:hAnsi="宋体" w:cs="宋体" w:hint="eastAsia"/>
                <w:kern w:val="0"/>
              </w:rPr>
              <w:t>）对于未获奖的参赛队，学校将不予经费资助。</w:t>
            </w:r>
          </w:p>
        </w:tc>
      </w:tr>
    </w:tbl>
    <w:p w:rsidR="00AA46D5" w:rsidRDefault="00AA46D5" w:rsidP="00CF4C7F">
      <w:pPr>
        <w:pStyle w:val="Heading2"/>
        <w:spacing w:line="240" w:lineRule="atLeast"/>
        <w:jc w:val="center"/>
        <w:rPr>
          <w:rFonts w:ascii="宋体" w:cs="宋体"/>
          <w:sz w:val="36"/>
          <w:szCs w:val="36"/>
        </w:rPr>
      </w:pPr>
      <w:r>
        <w:rPr>
          <w:rFonts w:cs="黑体" w:hint="eastAsia"/>
          <w:sz w:val="36"/>
          <w:szCs w:val="36"/>
        </w:rPr>
        <w:t>板球控制系统</w:t>
      </w:r>
      <w:r>
        <w:rPr>
          <w:rFonts w:ascii="宋体" w:cs="宋体"/>
          <w:sz w:val="36"/>
          <w:szCs w:val="36"/>
        </w:rPr>
        <w:t>(</w:t>
      </w:r>
      <w:r>
        <w:rPr>
          <w:sz w:val="36"/>
          <w:szCs w:val="36"/>
        </w:rPr>
        <w:t>A</w:t>
      </w:r>
      <w:r>
        <w:rPr>
          <w:rFonts w:cs="黑体" w:hint="eastAsia"/>
          <w:sz w:val="36"/>
          <w:szCs w:val="36"/>
        </w:rPr>
        <w:t>题</w:t>
      </w:r>
      <w:r>
        <w:rPr>
          <w:rFonts w:ascii="宋体" w:cs="宋体"/>
          <w:sz w:val="36"/>
          <w:szCs w:val="36"/>
        </w:rPr>
        <w:t>)</w:t>
      </w:r>
    </w:p>
    <w:p w:rsidR="00AA46D5" w:rsidRDefault="00AA46D5" w:rsidP="00DC20D7">
      <w:pPr>
        <w:tabs>
          <w:tab w:val="left" w:pos="900"/>
        </w:tabs>
        <w:spacing w:line="360" w:lineRule="auto"/>
        <w:ind w:left="105" w:rightChars="50" w:right="31680"/>
        <w:rPr>
          <w:b/>
          <w:bCs/>
          <w:sz w:val="28"/>
          <w:szCs w:val="28"/>
        </w:rPr>
      </w:pPr>
      <w:r>
        <w:rPr>
          <w:rFonts w:cs="宋体" w:hint="eastAsia"/>
          <w:b/>
          <w:bCs/>
          <w:sz w:val="28"/>
          <w:szCs w:val="28"/>
        </w:rPr>
        <w:t>一、任务</w:t>
      </w:r>
      <w:r>
        <w:rPr>
          <w:b/>
          <w:bCs/>
          <w:sz w:val="28"/>
          <w:szCs w:val="28"/>
        </w:rPr>
        <w:t xml:space="preserve">  </w:t>
      </w:r>
    </w:p>
    <w:p w:rsidR="00AA46D5" w:rsidRDefault="00AA46D5" w:rsidP="00F6262D">
      <w:pPr>
        <w:ind w:firstLineChars="200" w:firstLine="31680"/>
        <w:jc w:val="left"/>
        <w:rPr>
          <w:rFonts w:ascii="宋体"/>
          <w:sz w:val="24"/>
          <w:szCs w:val="24"/>
        </w:rPr>
      </w:pPr>
      <w:r>
        <w:rPr>
          <w:noProof/>
        </w:rPr>
        <w:pict>
          <v:group id="组合 153" o:spid="_x0000_s1026" style="position:absolute;left:0;text-align:left;margin-left:215.85pt;margin-top:76.4pt;width:154.65pt;height:16.1pt;z-index:251655680;mso-position-horizontal-relative:page" coordorigin="7297,152" coordsize="3447,322">
            <v:group id="Group 155" o:spid="_x0000_s1027" style="position:absolute;left:7297;top:204;width:2;height:270" coordorigin="7297,204" coordsize="2,270">
              <v:shape id="Freeform 156" o:spid="_x0000_s1028" style="position:absolute;left:7297;top:204;width:2;height:270;visibility:visible;mso-wrap-style:square;v-text-anchor:top" coordsize="2,270" path="m,l,270,,xe" filled="f" strokeweight=".1238mm">
                <v:path arrowok="t" o:connecttype="custom" o:connectlocs="0,204;0,474;0,204" o:connectangles="0,0,0"/>
              </v:shape>
            </v:group>
            <v:group id="Group 157" o:spid="_x0000_s1029" style="position:absolute;left:7350;top:373;width:1670;height:2" coordorigin="7350,373" coordsize="1670,2">
              <v:shape id="Freeform 158" o:spid="_x0000_s1030" style="position:absolute;left:7350;top:373;width:1670;height:2;visibility:visible;mso-wrap-style:square;v-text-anchor:top" coordsize="1670,2" path="m1669,l,e" filled="f" strokeweight=".1238mm">
                <v:path arrowok="t" o:connecttype="custom" o:connectlocs="1669,0;0,0" o:connectangles="0,0"/>
              </v:shape>
            </v:group>
            <v:group id="Group 159" o:spid="_x0000_s1031" style="position:absolute;left:10742;top:204;width:2;height:270" coordorigin="10742,204" coordsize="2,270">
              <v:shape id="Freeform 160" o:spid="_x0000_s1032" style="position:absolute;left:10742;top:204;width:2;height:270;visibility:visible;mso-wrap-style:square;v-text-anchor:top" coordsize="2,270" path="m,l,270,,xe" filled="f" strokeweight=".1238mm">
                <v:path arrowok="t" o:connecttype="custom" o:connectlocs="0,204;0,474;0,204" o:connectangles="0,0,0"/>
              </v:shape>
            </v:group>
            <v:group id="Group 161" o:spid="_x0000_s1033" style="position:absolute;left:8987;top:373;width:1670;height:2" coordorigin="8987,373" coordsize="1670,2">
              <v:shape id="Freeform 162" o:spid="_x0000_s1034" style="position:absolute;left:8987;top:373;width:1670;height:2;visibility:visible;mso-wrap-style:square;v-text-anchor:top" coordsize="1670,2" path="m,l1670,e" filled="f" strokeweight=".1238mm">
                <v:path arrowok="t" o:connecttype="custom" o:connectlocs="0,0;1670,0" o:connectangles="0,0"/>
              </v:shape>
            </v:group>
            <v:group id="Group 163" o:spid="_x0000_s1035" style="position:absolute;left:7297;top:354;width:58;height:39" coordorigin="7297,354" coordsize="58,39">
              <v:shape id="Freeform 164" o:spid="_x0000_s1036" style="position:absolute;left:7297;top:354;width:58;height:39;visibility:visible;mso-wrap-style:square;v-text-anchor:top" coordsize="58,39" path="m57,l,19,57,38,57,xe" fillcolor="black" stroked="f">
                <v:path arrowok="t" o:connecttype="custom" o:connectlocs="57,354;0,373;57,392;57,354" o:connectangles="0,0,0,0"/>
              </v:shape>
            </v:group>
            <v:group id="Group 165" o:spid="_x0000_s1037" style="position:absolute;left:8837;top:152;width:1906;height:241" coordorigin="8837,152" coordsize="1906,241">
              <v:shape id="Freeform 166" o:spid="_x0000_s1038" style="position:absolute;left:10685;top:354;width:58;height:39;visibility:visible;mso-wrap-style:square;v-text-anchor:top" coordsize="58,39" path="m,l,38,57,19,,xe" fillcolor="black" stroked="f">
                <v:path arrowok="t" o:connecttype="custom" o:connectlocs="0,354;0,392;57,373;0,354" o:connectangles="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67" o:spid="_x0000_s1039" type="#_x0000_t202" style="position:absolute;left:8837;top:152;width:657;height:221;visibility:visible" filled="f" stroked="f">
                <v:textbox inset="0,0,0,0">
                  <w:txbxContent>
                    <w:p w:rsidR="00AA46D5" w:rsidRDefault="00AA46D5" w:rsidP="00CF4C7F">
                      <w:pPr>
                        <w:spacing w:line="169" w:lineRule="exact"/>
                        <w:rPr>
                          <w:rFonts w:ascii="宋体"/>
                          <w:sz w:val="17"/>
                          <w:szCs w:val="17"/>
                        </w:rPr>
                      </w:pPr>
                      <w:r>
                        <w:rPr>
                          <w:rFonts w:ascii="宋体" w:cs="宋体"/>
                          <w:w w:val="95"/>
                          <w:sz w:val="17"/>
                          <w:szCs w:val="17"/>
                        </w:rPr>
                        <w:t>50cm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Pr="0094495C">
        <w:rPr>
          <w:rFonts w:ascii="宋体" w:hAnsi="宋体" w:cs="宋体" w:hint="eastAsia"/>
          <w:sz w:val="24"/>
          <w:szCs w:val="24"/>
        </w:rPr>
        <w:t>在边长为</w:t>
      </w:r>
      <w:r w:rsidRPr="0094495C">
        <w:rPr>
          <w:rFonts w:ascii="宋体" w:hAnsi="宋体" w:cs="宋体"/>
          <w:sz w:val="24"/>
          <w:szCs w:val="24"/>
        </w:rPr>
        <w:t xml:space="preserve"> 50cm </w:t>
      </w:r>
      <w:r w:rsidRPr="0094495C">
        <w:rPr>
          <w:rFonts w:ascii="宋体" w:hAnsi="宋体" w:cs="宋体" w:hint="eastAsia"/>
          <w:sz w:val="24"/>
          <w:szCs w:val="24"/>
        </w:rPr>
        <w:t>光滑的正方形平板上均匀分布着</w:t>
      </w:r>
      <w:r w:rsidRPr="0094495C">
        <w:rPr>
          <w:rFonts w:ascii="宋体" w:hAnsi="宋体" w:cs="宋体"/>
          <w:sz w:val="24"/>
          <w:szCs w:val="24"/>
        </w:rPr>
        <w:t>9</w:t>
      </w:r>
      <w:r w:rsidRPr="0094495C">
        <w:rPr>
          <w:rFonts w:ascii="宋体" w:hAnsi="宋体" w:cs="宋体" w:hint="eastAsia"/>
          <w:sz w:val="24"/>
          <w:szCs w:val="24"/>
        </w:rPr>
        <w:t>个外径</w:t>
      </w:r>
      <w:r w:rsidRPr="0094495C">
        <w:rPr>
          <w:rFonts w:ascii="宋体" w:hAnsi="宋体" w:cs="宋体"/>
          <w:sz w:val="24"/>
          <w:szCs w:val="24"/>
        </w:rPr>
        <w:t xml:space="preserve"> 3cm </w:t>
      </w:r>
      <w:r w:rsidRPr="0094495C">
        <w:rPr>
          <w:rFonts w:ascii="宋体" w:hAnsi="宋体" w:cs="宋体" w:hint="eastAsia"/>
          <w:sz w:val="24"/>
          <w:szCs w:val="24"/>
        </w:rPr>
        <w:t>的圆形区域，其编号分别为</w:t>
      </w:r>
      <w:r w:rsidRPr="0094495C">
        <w:rPr>
          <w:rFonts w:ascii="宋体" w:hAnsi="宋体" w:cs="宋体"/>
          <w:sz w:val="24"/>
          <w:szCs w:val="24"/>
        </w:rPr>
        <w:t xml:space="preserve"> 1</w:t>
      </w:r>
      <w:r w:rsidRPr="0094495C">
        <w:rPr>
          <w:rFonts w:ascii="宋体" w:hAnsi="宋体" w:cs="宋体" w:hint="eastAsia"/>
          <w:b/>
          <w:bCs/>
          <w:sz w:val="24"/>
          <w:szCs w:val="24"/>
        </w:rPr>
        <w:t>～</w:t>
      </w:r>
      <w:r w:rsidRPr="0094495C">
        <w:rPr>
          <w:rFonts w:ascii="宋体" w:hAnsi="宋体" w:cs="宋体"/>
          <w:sz w:val="24"/>
          <w:szCs w:val="24"/>
        </w:rPr>
        <w:t>9</w:t>
      </w:r>
      <w:r w:rsidRPr="0094495C">
        <w:rPr>
          <w:rFonts w:ascii="宋体" w:hAnsi="宋体" w:cs="宋体" w:hint="eastAsia"/>
          <w:sz w:val="24"/>
          <w:szCs w:val="24"/>
        </w:rPr>
        <w:t>号，位置如图</w:t>
      </w:r>
      <w:r w:rsidRPr="0094495C">
        <w:rPr>
          <w:rFonts w:ascii="宋体" w:hAnsi="宋体" w:cs="宋体"/>
          <w:sz w:val="24"/>
          <w:szCs w:val="24"/>
        </w:rPr>
        <w:t>1</w:t>
      </w:r>
      <w:r w:rsidRPr="0094495C">
        <w:rPr>
          <w:rFonts w:ascii="宋体" w:hAnsi="宋体" w:cs="宋体" w:hint="eastAsia"/>
          <w:sz w:val="24"/>
          <w:szCs w:val="24"/>
        </w:rPr>
        <w:t>所示。设计一控制系统，通过控制平板的倾斜</w:t>
      </w:r>
      <w:r>
        <w:rPr>
          <w:rFonts w:ascii="宋体" w:hAnsi="宋体" w:cs="宋体" w:hint="eastAsia"/>
          <w:sz w:val="24"/>
          <w:szCs w:val="24"/>
        </w:rPr>
        <w:t>，</w:t>
      </w:r>
      <w:r w:rsidRPr="0094495C">
        <w:rPr>
          <w:rFonts w:ascii="宋体" w:hAnsi="宋体" w:cs="宋体" w:hint="eastAsia"/>
          <w:sz w:val="24"/>
          <w:szCs w:val="24"/>
        </w:rPr>
        <w:t>使直径不大于</w:t>
      </w:r>
      <w:r w:rsidRPr="0094495C">
        <w:rPr>
          <w:rFonts w:ascii="宋体" w:hAnsi="宋体" w:cs="宋体"/>
          <w:sz w:val="24"/>
          <w:szCs w:val="24"/>
        </w:rPr>
        <w:t>2.5cm</w:t>
      </w:r>
      <w:r w:rsidRPr="0094495C">
        <w:rPr>
          <w:rFonts w:ascii="宋体" w:hAnsi="宋体" w:cs="宋体" w:hint="eastAsia"/>
          <w:sz w:val="24"/>
          <w:szCs w:val="24"/>
        </w:rPr>
        <w:t>的小球能够按照</w:t>
      </w:r>
      <w:r w:rsidRPr="0094495C">
        <w:rPr>
          <w:rFonts w:ascii="宋体" w:hAnsi="宋体" w:cs="宋体"/>
          <w:sz w:val="24"/>
          <w:szCs w:val="24"/>
        </w:rPr>
        <w:t xml:space="preserve"> </w:t>
      </w:r>
      <w:r w:rsidRPr="0094495C">
        <w:rPr>
          <w:rFonts w:ascii="宋体" w:hAnsi="宋体" w:cs="宋体" w:hint="eastAsia"/>
          <w:sz w:val="24"/>
          <w:szCs w:val="24"/>
        </w:rPr>
        <w:t>指定的要求在平板上完成各种动作，并从动作开始</w:t>
      </w:r>
      <w:r w:rsidRPr="0094495C">
        <w:rPr>
          <w:rFonts w:ascii="宋体" w:hAnsi="宋体" w:cs="宋体"/>
          <w:sz w:val="24"/>
          <w:szCs w:val="24"/>
        </w:rPr>
        <w:t xml:space="preserve"> </w:t>
      </w:r>
      <w:r w:rsidRPr="0094495C">
        <w:rPr>
          <w:rFonts w:ascii="宋体" w:hAnsi="宋体" w:cs="宋体" w:hint="eastAsia"/>
          <w:sz w:val="24"/>
          <w:szCs w:val="24"/>
        </w:rPr>
        <w:t>计时并显示，单位为秒。</w:t>
      </w:r>
    </w:p>
    <w:p w:rsidR="00AA46D5" w:rsidRPr="0094495C" w:rsidRDefault="00AA46D5" w:rsidP="00CF4C7F">
      <w:pPr>
        <w:jc w:val="center"/>
        <w:rPr>
          <w:rFonts w:ascii="宋体"/>
          <w:sz w:val="24"/>
          <w:szCs w:val="24"/>
        </w:rPr>
      </w:pPr>
      <w:r>
        <w:rPr>
          <w:noProof/>
        </w:rPr>
        <w:pict>
          <v:group id="组合 167" o:spid="_x0000_s1040" style="position:absolute;left:0;text-align:left;margin-left:215.75pt;margin-top:16.75pt;width:154.9pt;height:150pt;z-index:251656704;mso-position-horizontal-relative:page" coordorigin="7297,558" coordsize="3445,3445">
            <v:group id="Group 169" o:spid="_x0000_s1041" style="position:absolute;left:7297;top:558;width:3445;height:3445" coordorigin="7297,558" coordsize="3445,3445">
              <v:shape id="Freeform 170" o:spid="_x0000_s1042" style="position:absolute;left:7297;top:558;width:3445;height:3445;visibility:visible;mso-wrap-style:square;v-text-anchor:top" coordsize="3445,3445" path="m,3445r3445,l3445,,,,,3445xe" filled="f" strokeweight=".1238mm">
                <v:path arrowok="t" o:connecttype="custom" o:connectlocs="0,4003;3445,4003;3445,558;0,558;0,4003" o:connectangles="0,0,0,0,0"/>
              </v:shape>
            </v:group>
            <v:group id="Group 171" o:spid="_x0000_s1043" style="position:absolute;left:8824;top:1065;width:391;height:391" coordorigin="8824,1065" coordsize="391,391">
              <v:shape id="Freeform 172" o:spid="_x0000_s1044" style="position:absolute;left:8824;top:1065;width:391;height:391;visibility:visible;mso-wrap-style:square;v-text-anchor:top" coordsize="391,391" path="m,195l12,127,46,69,97,27,160,3,195,r36,3l294,27r51,42l379,127r12,68l388,230r-24,64l321,345r-57,34l195,391r-35,-3l97,364,46,321,12,264,,195xe" filled="f" strokeweight=".1238mm">
                <v:stroke dashstyle="longDash"/>
                <v:path arrowok="t" o:connecttype="custom" o:connectlocs="0,1260;12,1192;46,1134;97,1092;160,1068;195,1065;231,1068;294,1092;345,1134;379,1192;391,1260;388,1295;364,1359;321,1410;264,1444;195,1456;160,1453;97,1429;46,1386;12,1329;0,1260" o:connectangles="0,0,0,0,0,0,0,0,0,0,0,0,0,0,0,0,0,0,0,0,0"/>
              </v:shape>
            </v:group>
            <v:group id="Group 173" o:spid="_x0000_s1045" style="position:absolute;left:7767;top:2128;width:391;height:391" coordorigin="7767,2128" coordsize="391,391">
              <v:shape id="Freeform 174" o:spid="_x0000_s1046" style="position:absolute;left:7767;top:2128;width:391;height:391;visibility:visible;mso-wrap-style:square;v-text-anchor:top" coordsize="391,391" path="m,196l13,127,46,70,97,27,161,3,196,r35,3l295,27r50,43l379,127r12,69l388,231r-23,63l322,345r-58,34l196,391r-35,-3l97,364,46,321,13,264,,196xe" filled="f" strokeweight=".1238mm">
                <v:stroke dashstyle="longDash"/>
                <v:path arrowok="t" o:connecttype="custom" o:connectlocs="0,2324;13,2255;46,2198;97,2155;161,2131;196,2128;231,2131;295,2155;345,2198;379,2255;391,2324;388,2359;365,2422;322,2473;264,2507;196,2519;161,2516;97,2492;46,2449;13,2392;0,2324" o:connectangles="0,0,0,0,0,0,0,0,0,0,0,0,0,0,0,0,0,0,0,0,0"/>
              </v:shape>
            </v:group>
            <v:group id="Group 175" o:spid="_x0000_s1047" style="position:absolute;left:8824;top:2122;width:391;height:391" coordorigin="8824,2122" coordsize="391,391">
              <v:shape id="Freeform 176" o:spid="_x0000_s1048" style="position:absolute;left:8824;top:2122;width:391;height:391;visibility:visible;mso-wrap-style:square;v-text-anchor:top" coordsize="391,391" path="m,195l12,127,46,69,97,26,160,3,195,r36,3l294,26r51,43l379,127r12,68l388,230r-24,64l321,344r-57,34l195,390r-35,-3l97,364,46,321,12,263,,195xe" filled="f" strokeweight=".1238mm">
                <v:stroke dashstyle="longDash"/>
                <v:path arrowok="t" o:connecttype="custom" o:connectlocs="0,2317;12,2249;46,2191;97,2148;160,2125;195,2122;231,2125;294,2148;345,2191;379,2249;391,2317;388,2352;364,2416;321,2466;264,2500;195,2512;160,2509;97,2486;46,2443;12,2385;0,2317" o:connectangles="0,0,0,0,0,0,0,0,0,0,0,0,0,0,0,0,0,0,0,0,0"/>
              </v:shape>
            </v:group>
            <v:group id="Group 177" o:spid="_x0000_s1049" style="position:absolute;left:9881;top:3181;width:391;height:391" coordorigin="9881,3181" coordsize="391,391">
              <v:shape id="Freeform 178" o:spid="_x0000_s1050" style="position:absolute;left:9881;top:3181;width:391;height:391;visibility:visible;mso-wrap-style:square;v-text-anchor:top" coordsize="391,391" path="m,196l12,128,46,70,96,27,160,4,195,r35,4l294,27r50,43l378,128r12,68l387,231r-23,63l321,345r-58,34l195,391r-35,-3l96,365,46,322,12,264,,196xe" filled="f" strokeweight=".1238mm">
                <v:stroke dashstyle="longDash"/>
                <v:path arrowok="t" o:connecttype="custom" o:connectlocs="0,3377;12,3309;46,3251;96,3208;160,3185;195,3181;230,3185;294,3208;344,3251;378,3309;390,3377;387,3412;364,3475;321,3526;263,3560;195,3572;160,3569;96,3546;46,3503;12,3445;0,3377" o:connectangles="0,0,0,0,0,0,0,0,0,0,0,0,0,0,0,0,0,0,0,0,0"/>
              </v:shape>
            </v:group>
            <v:group id="Group 179" o:spid="_x0000_s1051" style="position:absolute;left:7767;top:1068;width:391;height:391" coordorigin="7767,1068" coordsize="391,391">
              <v:shape id="Freeform 180" o:spid="_x0000_s1052" style="position:absolute;left:7767;top:1068;width:391;height:391;visibility:visible;mso-wrap-style:square;v-text-anchor:top" coordsize="391,391" path="m,196l13,127,46,70,97,27,161,3,196,r35,3l295,27r50,43l379,127r12,69l388,231r-23,63l322,345r-58,34l196,391r-35,-3l97,364,46,322,13,264,,196xe" filled="f" strokeweight=".1238mm">
                <v:stroke dashstyle="longDash"/>
                <v:path arrowok="t" o:connecttype="custom" o:connectlocs="0,1264;13,1195;46,1138;97,1095;161,1071;196,1068;231,1071;295,1095;345,1138;379,1195;391,1264;388,1299;365,1362;322,1413;264,1447;196,1459;161,1456;97,1432;46,1390;13,1332;0,1264" o:connectangles="0,0,0,0,0,0,0,0,0,0,0,0,0,0,0,0,0,0,0,0,0"/>
              </v:shape>
            </v:group>
            <v:group id="Group 181" o:spid="_x0000_s1053" style="position:absolute;left:7827;top:1128;width:265;height:265" coordorigin="7827,1128" coordsize="265,265">
              <v:shape id="Freeform 182" o:spid="_x0000_s1054" style="position:absolute;left:7827;top:1128;width:265;height:265;visibility:visible;mso-wrap-style:square;v-text-anchor:top" coordsize="265,265" path="m133,l66,18,18,65,,132r5,36l39,226r58,34l133,265r35,-5l226,226r34,-58l265,132,260,97,226,39,168,5,133,xe" fillcolor="black" stroked="f">
                <v:path arrowok="t" o:connecttype="custom" o:connectlocs="133,1128;66,1146;18,1193;0,1260;5,1296;39,1354;97,1388;133,1393;168,1388;226,1354;260,1296;265,1260;260,1225;226,1167;168,1133;133,1128" o:connectangles="0,0,0,0,0,0,0,0,0,0,0,0,0,0,0,0"/>
              </v:shape>
            </v:group>
            <v:group id="Group 183" o:spid="_x0000_s1055" style="position:absolute;left:7827;top:1128;width:265;height:265" coordorigin="7827,1128" coordsize="265,265">
              <v:shape id="Freeform 184" o:spid="_x0000_s1056" style="position:absolute;left:7827;top:1128;width:265;height:265;visibility:visible;mso-wrap-style:square;v-text-anchor:top" coordsize="265,265" path="m,132l18,65,66,18,133,r35,5l226,39r34,58l265,132r-5,36l226,226r-58,34l133,265,97,260,39,226,5,168,,132xe" filled="f" strokeweight=".1238mm">
                <v:path arrowok="t" o:connecttype="custom" o:connectlocs="0,1260;18,1193;66,1146;133,1128;168,1133;226,1167;260,1225;265,1260;260,1296;226,1354;168,1388;133,1393;97,1388;39,1354;5,1296;0,1260" o:connectangles="0,0,0,0,0,0,0,0,0,0,0,0,0,0,0,0"/>
              </v:shape>
            </v:group>
            <v:group id="Group 185" o:spid="_x0000_s1057" style="position:absolute;left:8887;top:1128;width:265;height:265" coordorigin="8887,1128" coordsize="265,265">
              <v:shape id="Freeform 186" o:spid="_x0000_s1058" style="position:absolute;left:8887;top:1128;width:265;height:265;visibility:visible;mso-wrap-style:square;v-text-anchor:top" coordsize="265,265" path="m132,l66,18,18,65,,132r5,36l39,226r58,34l132,265r36,-5l226,226r34,-58l265,132,260,97,226,39,168,5,132,xe" fillcolor="black" stroked="f">
                <v:path arrowok="t" o:connecttype="custom" o:connectlocs="132,1128;66,1146;18,1193;0,1260;5,1296;39,1354;97,1388;132,1393;168,1388;226,1354;260,1296;265,1260;260,1225;226,1167;168,1133;132,1128" o:connectangles="0,0,0,0,0,0,0,0,0,0,0,0,0,0,0,0"/>
              </v:shape>
            </v:group>
            <v:group id="Group 187" o:spid="_x0000_s1059" style="position:absolute;left:8887;top:1128;width:265;height:265" coordorigin="8887,1128" coordsize="265,265">
              <v:shape id="Freeform 188" o:spid="_x0000_s1060" style="position:absolute;left:8887;top:1128;width:265;height:265;visibility:visible;mso-wrap-style:square;v-text-anchor:top" coordsize="265,265" path="m,132l18,65,66,18,132,r36,5l226,39r34,58l265,132r-5,36l226,226r-58,34l132,265,97,260,39,226,5,168,,132xe" filled="f" strokeweight=".1238mm">
                <v:path arrowok="t" o:connecttype="custom" o:connectlocs="0,1260;18,1193;66,1146;132,1128;168,1133;226,1167;260,1225;265,1260;260,1296;226,1354;168,1388;132,1393;97,1388;39,1354;5,1296;0,1260" o:connectangles="0,0,0,0,0,0,0,0,0,0,0,0,0,0,0,0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89" o:spid="_x0000_s1061" type="#_x0000_t75" style="position:absolute;left:9880;top:1061;width:398;height:398;visibility:visible">
                <v:imagedata r:id="rId6" o:title=""/>
              </v:shape>
            </v:group>
            <v:group id="Group 190" o:spid="_x0000_s1062" style="position:absolute;left:7827;top:2188;width:265;height:265" coordorigin="7827,2188" coordsize="265,265">
              <v:shape id="Freeform 191" o:spid="_x0000_s1063" style="position:absolute;left:7827;top:2188;width:265;height:265;visibility:visible;mso-wrap-style:square;v-text-anchor:top" coordsize="265,265" path="m133,l66,18,18,65,,132r5,35l39,226r58,34l133,265r35,-5l226,226r34,-59l265,132,260,97,226,39,168,5,133,xe" fillcolor="black" stroked="f">
                <v:path arrowok="t" o:connecttype="custom" o:connectlocs="133,2188;66,2206;18,2253;0,2320;5,2355;39,2414;97,2448;133,2453;168,2448;226,2414;260,2355;265,2320;260,2285;226,2227;168,2193;133,2188" o:connectangles="0,0,0,0,0,0,0,0,0,0,0,0,0,0,0,0"/>
              </v:shape>
            </v:group>
            <v:group id="Group 192" o:spid="_x0000_s1064" style="position:absolute;left:7827;top:2188;width:265;height:265" coordorigin="7827,2188" coordsize="265,265">
              <v:shape id="Freeform 193" o:spid="_x0000_s1065" style="position:absolute;left:7827;top:2188;width:265;height:265;visibility:visible;mso-wrap-style:square;v-text-anchor:top" coordsize="265,265" path="m,132l18,65,66,18,133,r35,5l226,39r34,58l265,132r-5,35l226,226r-58,34l133,265,97,260,39,226,5,167,,132xe" filled="f" strokeweight=".1238mm">
                <v:path arrowok="t" o:connecttype="custom" o:connectlocs="0,2320;18,2253;66,2206;133,2188;168,2193;226,2227;260,2285;265,2320;260,2355;226,2414;168,2448;133,2453;97,2448;39,2414;5,2355;0,2320" o:connectangles="0,0,0,0,0,0,0,0,0,0,0,0,0,0,0,0"/>
              </v:shape>
            </v:group>
            <v:group id="Group 194" o:spid="_x0000_s1066" style="position:absolute;left:8887;top:2188;width:265;height:265" coordorigin="8887,2188" coordsize="265,265">
              <v:shape id="Freeform 195" o:spid="_x0000_s1067" style="position:absolute;left:8887;top:2188;width:265;height:265;visibility:visible;mso-wrap-style:square;v-text-anchor:top" coordsize="265,265" path="m132,l66,18,18,65,,132r5,35l39,226r58,34l132,265r36,-5l226,226r34,-59l265,132,260,97,226,39,168,5,132,xe" fillcolor="black" stroked="f">
                <v:path arrowok="t" o:connecttype="custom" o:connectlocs="132,2188;66,2206;18,2253;0,2320;5,2355;39,2414;97,2448;132,2453;168,2448;226,2414;260,2355;265,2320;260,2285;226,2227;168,2193;132,2188" o:connectangles="0,0,0,0,0,0,0,0,0,0,0,0,0,0,0,0"/>
              </v:shape>
            </v:group>
            <v:group id="Group 196" o:spid="_x0000_s1068" style="position:absolute;left:8887;top:2188;width:265;height:265" coordorigin="8887,2188" coordsize="265,265">
              <v:shape id="Freeform 197" o:spid="_x0000_s1069" style="position:absolute;left:8887;top:2188;width:265;height:265;visibility:visible;mso-wrap-style:square;v-text-anchor:top" coordsize="265,265" path="m,132l18,65,66,18,132,r36,5l226,39r34,58l265,132r-5,35l226,226r-58,34l132,265,97,260,39,226,5,167,,132xe" filled="f" strokeweight=".1238mm">
                <v:path arrowok="t" o:connecttype="custom" o:connectlocs="0,2320;18,2253;66,2206;132,2188;168,2193;226,2227;260,2285;265,2320;260,2355;226,2414;168,2448;132,2453;97,2448;39,2414;5,2355;0,2320" o:connectangles="0,0,0,0,0,0,0,0,0,0,0,0,0,0,0,0"/>
              </v:shape>
            </v:group>
            <v:group id="Group 198" o:spid="_x0000_s1070" style="position:absolute;left:7767;top:3181;width:391;height:391" coordorigin="7767,3181" coordsize="391,391">
              <v:shape id="Freeform 199" o:spid="_x0000_s1071" style="position:absolute;left:7767;top:3181;width:391;height:391;visibility:visible;mso-wrap-style:square;v-text-anchor:top" coordsize="391,391" path="m,196l13,128,46,70,97,27,161,4,196,r35,4l295,27r50,43l379,128r12,68l388,231r-23,63l322,345r-58,34l196,391r-35,-3l97,365,46,322,13,264,,196xe" filled="f" strokeweight=".1238mm">
                <v:stroke dashstyle="longDash"/>
                <v:path arrowok="t" o:connecttype="custom" o:connectlocs="0,3377;13,3309;46,3251;97,3208;161,3185;196,3181;231,3185;295,3208;345,3251;379,3309;391,3377;388,3412;365,3475;322,3526;264,3560;196,3572;161,3569;97,3546;46,3503;13,3445;0,3377" o:connectangles="0,0,0,0,0,0,0,0,0,0,0,0,0,0,0,0,0,0,0,0,0"/>
              </v:shape>
            </v:group>
            <v:group id="Group 200" o:spid="_x0000_s1072" style="position:absolute;left:8824;top:3185;width:391;height:391" coordorigin="8824,3185" coordsize="391,391">
              <v:shape id="Freeform 201" o:spid="_x0000_s1073" style="position:absolute;left:8824;top:3185;width:391;height:391;visibility:visible;mso-wrap-style:square;v-text-anchor:top" coordsize="391,391" path="m,195l12,127,46,69,97,26,160,3,195,r36,3l294,26r51,43l379,127r12,68l388,230r-24,64l321,345r-57,33l195,391r-35,-4l97,364,46,321,12,263,,195xe" filled="f" strokeweight=".1238mm">
                <v:stroke dashstyle="longDash"/>
                <v:path arrowok="t" o:connecttype="custom" o:connectlocs="0,3380;12,3312;46,3254;97,3211;160,3188;195,3185;231,3188;294,3211;345,3254;379,3312;391,3380;388,3415;364,3479;321,3530;264,3563;195,3576;160,3572;97,3549;46,3506;12,3448;0,3380" o:connectangles="0,0,0,0,0,0,0,0,0,0,0,0,0,0,0,0,0,0,0,0,0"/>
              </v:shape>
              <v:shape id="Picture 202" o:spid="_x0000_s1074" type="#_x0000_t75" style="position:absolute;left:9880;top:2121;width:398;height:398;visibility:visible">
                <v:imagedata r:id="rId7" o:title=""/>
              </v:shape>
            </v:group>
            <v:group id="Group 203" o:spid="_x0000_s1075" style="position:absolute;left:7827;top:3248;width:265;height:265" coordorigin="7827,3248" coordsize="265,265">
              <v:shape id="Freeform 204" o:spid="_x0000_s1076" style="position:absolute;left:7827;top:3248;width:265;height:265;visibility:visible;mso-wrap-style:square;v-text-anchor:top" coordsize="265,265" path="m133,l66,18,18,65,,132r5,35l39,226r58,34l133,265r35,-5l226,226r34,-59l265,132,260,97,226,38,168,4,133,xe" fillcolor="black" stroked="f">
                <v:path arrowok="t" o:connecttype="custom" o:connectlocs="133,3248;66,3266;18,3313;0,3380;5,3415;39,3474;97,3508;133,3513;168,3508;226,3474;260,3415;265,3380;260,3345;226,3286;168,3252;133,3248" o:connectangles="0,0,0,0,0,0,0,0,0,0,0,0,0,0,0,0"/>
              </v:shape>
            </v:group>
            <v:group id="Group 205" o:spid="_x0000_s1077" style="position:absolute;left:7827;top:3248;width:265;height:265" coordorigin="7827,3248" coordsize="265,265">
              <v:shape id="Freeform 206" o:spid="_x0000_s1078" style="position:absolute;left:7827;top:3248;width:265;height:265;visibility:visible;mso-wrap-style:square;v-text-anchor:top" coordsize="265,265" path="m,132l18,65,66,18,133,r35,4l226,38r34,59l265,132r-5,35l226,226r-58,34l133,265,97,260,39,226,5,167,,132xe" filled="f" strokeweight=".1238mm">
                <v:path arrowok="t" o:connecttype="custom" o:connectlocs="0,3380;18,3313;66,3266;133,3248;168,3252;226,3286;260,3345;265,3380;260,3415;226,3474;168,3508;133,3513;97,3508;39,3474;5,3415;0,3380" o:connectangles="0,0,0,0,0,0,0,0,0,0,0,0,0,0,0,0"/>
              </v:shape>
            </v:group>
            <v:group id="Group 207" o:spid="_x0000_s1079" style="position:absolute;left:8887;top:3248;width:265;height:265" coordorigin="8887,3248" coordsize="265,265">
              <v:shape id="Freeform 208" o:spid="_x0000_s1080" style="position:absolute;left:8887;top:3248;width:265;height:265;visibility:visible;mso-wrap-style:square;v-text-anchor:top" coordsize="265,265" path="m132,l66,18,18,65,,132r5,35l39,226r58,34l132,265r36,-5l226,226r34,-59l265,132,260,97,226,38,168,4,132,xe" fillcolor="black" stroked="f">
                <v:path arrowok="t" o:connecttype="custom" o:connectlocs="132,3248;66,3266;18,3313;0,3380;5,3415;39,3474;97,3508;132,3513;168,3508;226,3474;260,3415;265,3380;260,3345;226,3286;168,3252;132,3248" o:connectangles="0,0,0,0,0,0,0,0,0,0,0,0,0,0,0,0"/>
              </v:shape>
            </v:group>
            <v:group id="Group 209" o:spid="_x0000_s1081" style="position:absolute;left:8887;top:3248;width:265;height:265" coordorigin="8887,3248" coordsize="265,265">
              <v:shape id="Freeform 210" o:spid="_x0000_s1082" style="position:absolute;left:8887;top:3248;width:265;height:265;visibility:visible;mso-wrap-style:square;v-text-anchor:top" coordsize="265,265" path="m,132l18,65,66,18,132,r36,4l226,38r34,59l265,132r-5,35l226,226r-58,34l132,265,97,260,39,226,5,167,,132xe" filled="f" strokeweight=".1238mm">
                <v:path arrowok="t" o:connecttype="custom" o:connectlocs="0,3380;18,3313;66,3266;132,3248;168,3252;226,3286;260,3345;265,3380;260,3415;226,3474;168,3508;132,3513;97,3508;39,3474;5,3415;0,3380" o:connectangles="0,0,0,0,0,0,0,0,0,0,0,0,0,0,0,0"/>
              </v:shape>
            </v:group>
            <v:group id="Group 211" o:spid="_x0000_s1083" style="position:absolute;left:9947;top:3248;width:265;height:265" coordorigin="9947,3248" coordsize="265,265">
              <v:shape id="Freeform 212" o:spid="_x0000_s1084" style="position:absolute;left:9947;top:3248;width:265;height:265;visibility:visible;mso-wrap-style:square;v-text-anchor:top" coordsize="265,265" path="m132,l65,18,18,65,,132r5,35l39,226r58,34l132,265r36,-5l226,226r34,-59l265,132,260,97,226,38,168,4,132,xe" fillcolor="black" stroked="f">
                <v:path arrowok="t" o:connecttype="custom" o:connectlocs="132,3248;65,3266;18,3313;0,3380;5,3415;39,3474;97,3508;132,3513;168,3508;226,3474;260,3415;265,3380;260,3345;226,3286;168,3252;132,3248" o:connectangles="0,0,0,0,0,0,0,0,0,0,0,0,0,0,0,0"/>
              </v:shape>
            </v:group>
            <v:group id="Group 213" o:spid="_x0000_s1085" style="position:absolute;left:9947;top:3248;width:265;height:265" coordorigin="9947,3248" coordsize="265,265">
              <v:shape id="Freeform 214" o:spid="_x0000_s1086" style="position:absolute;left:9947;top:3248;width:265;height:265;visibility:visible;mso-wrap-style:square;v-text-anchor:top" coordsize="265,265" path="m,132l18,65,65,18,132,r36,4l226,38r34,59l265,132r-5,35l226,226r-58,34l132,265,97,260,39,226,5,167,,132xe" filled="f" strokeweight=".1238mm">
                <v:path arrowok="t" o:connecttype="custom" o:connectlocs="0,3380;18,3313;65,3266;132,3248;168,3252;226,3286;260,3345;265,3380;260,3415;226,3474;168,3508;132,3513;97,3508;39,3474;5,3415;0,3380" o:connectangles="0,0,0,0,0,0,0,0,0,0,0,0,0,0,0,0"/>
              </v:shape>
            </v:group>
            <v:group id="Group 215" o:spid="_x0000_s1087" style="position:absolute;left:7960;top:812;width:2;height:251" coordorigin="7960,812" coordsize="2,251">
              <v:shape id="Freeform 216" o:spid="_x0000_s1088" style="position:absolute;left:7960;top:812;width:2;height:251;visibility:visible;mso-wrap-style:square;v-text-anchor:top" coordsize="2,251" path="m,l,250,,xe" filled="f" strokeweight=".1238mm">
                <v:path arrowok="t" o:connecttype="custom" o:connectlocs="0,812;0,1062;0,812" o:connectangles="0,0,0"/>
              </v:shape>
            </v:group>
            <v:group id="Group 217" o:spid="_x0000_s1089" style="position:absolute;left:9019;top:812;width:2;height:251" coordorigin="9019,812" coordsize="2,251">
              <v:shape id="Freeform 218" o:spid="_x0000_s1090" style="position:absolute;left:9019;top:812;width:2;height:251;visibility:visible;mso-wrap-style:square;v-text-anchor:top" coordsize="2,251" path="m,l,250,,xe" filled="f" strokeweight=".1238mm">
                <v:path arrowok="t" o:connecttype="custom" o:connectlocs="0,812;0,1062;0,812" o:connectangles="0,0,0"/>
              </v:shape>
            </v:group>
            <v:group id="Group 219" o:spid="_x0000_s1091" style="position:absolute;left:8012;top:942;width:478;height:2" coordorigin="8012,942" coordsize="478,2">
              <v:shape id="Freeform 220" o:spid="_x0000_s1092" style="position:absolute;left:8012;top:942;width:478;height:2;visibility:visible;mso-wrap-style:square;v-text-anchor:top" coordsize="478,2" path="m478,l,e" filled="f" strokeweight=".1238mm">
                <v:path arrowok="t" o:connecttype="custom" o:connectlocs="478,0;0,0" o:connectangles="0,0"/>
              </v:shape>
            </v:group>
            <v:group id="Group 221" o:spid="_x0000_s1093" style="position:absolute;left:8490;top:942;width:478;height:2" coordorigin="8490,942" coordsize="478,2">
              <v:shape id="Freeform 222" o:spid="_x0000_s1094" style="position:absolute;left:8490;top:942;width:478;height:2;visibility:visible;mso-wrap-style:square;v-text-anchor:top" coordsize="478,2" path="m,l477,e" filled="f" strokeweight=".1238mm">
                <v:path arrowok="t" o:connecttype="custom" o:connectlocs="0,0;477,0" o:connectangles="0,0"/>
              </v:shape>
            </v:group>
            <v:group id="Group 223" o:spid="_x0000_s1095" style="position:absolute;left:7960;top:923;width:58;height:39" coordorigin="7960,923" coordsize="58,39">
              <v:shape id="Freeform 224" o:spid="_x0000_s1096" style="position:absolute;left:7960;top:923;width:58;height:39;visibility:visible;mso-wrap-style:square;v-text-anchor:top" coordsize="58,39" path="m57,l,19,57,38,57,xe" fillcolor="black" stroked="f">
                <v:path arrowok="t" o:connecttype="custom" o:connectlocs="57,923;0,942;57,961;57,923" o:connectangles="0,0,0,0"/>
              </v:shape>
            </v:group>
            <v:group id="Group 225" o:spid="_x0000_s1097" style="position:absolute;left:8962;top:923;width:58;height:39" coordorigin="8962,923" coordsize="58,39">
              <v:shape id="Freeform 226" o:spid="_x0000_s1098" style="position:absolute;left:8962;top:923;width:58;height:39;visibility:visible;mso-wrap-style:square;v-text-anchor:top" coordsize="58,39" path="m,l,38,57,19,,xe" fillcolor="black" stroked="f">
                <v:path arrowok="t" o:connecttype="custom" o:connectlocs="0,923;0,961;57,942;0,923" o:connectangles="0,0,0,0"/>
              </v:shape>
            </v:group>
            <v:group id="Group 227" o:spid="_x0000_s1099" style="position:absolute;left:7511;top:2320;width:251;height:2" coordorigin="7511,2320" coordsize="251,2">
              <v:shape id="Freeform 228" o:spid="_x0000_s1100" style="position:absolute;left:7511;top:2320;width:251;height:2;visibility:visible;mso-wrap-style:square;v-text-anchor:top" coordsize="251,2" path="m,l251,,,xe" filled="f" strokeweight=".1238mm">
                <v:path arrowok="t" o:connecttype="custom" o:connectlocs="0,0;251,0;0,0" o:connectangles="0,0,0"/>
              </v:shape>
            </v:group>
            <v:group id="Group 229" o:spid="_x0000_s1101" style="position:absolute;left:7511;top:1260;width:251;height:2" coordorigin="7511,1260" coordsize="251,2">
              <v:shape id="_x0000_s1102" style="position:absolute;left:7511;top:1260;width:251;height:2;visibility:visible;mso-wrap-style:square;v-text-anchor:top" coordsize="251,2" path="m,l251,,,xe" filled="f" strokeweight=".1238mm">
                <v:path arrowok="t" o:connecttype="custom" o:connectlocs="0,0;251,0;0,0" o:connectangles="0,0,0"/>
              </v:shape>
            </v:group>
            <v:group id="Group 231" o:spid="_x0000_s1103" style="position:absolute;left:7642;top:1790;width:2;height:478" coordorigin="7642,1790" coordsize="2,478">
              <v:shape id="Freeform 232" o:spid="_x0000_s1104" style="position:absolute;left:7642;top:1790;width:2;height:478;visibility:visible;mso-wrap-style:square;v-text-anchor:top" coordsize="2,478" path="m,l,478e" filled="f" strokeweight=".1238mm">
                <v:path arrowok="t" o:connecttype="custom" o:connectlocs="0,1790;0,2268" o:connectangles="0,0"/>
              </v:shape>
            </v:group>
            <v:group id="Group 233" o:spid="_x0000_s1105" style="position:absolute;left:7642;top:1313;width:2;height:478" coordorigin="7642,1313" coordsize="2,478">
              <v:shape id="Freeform 234" o:spid="_x0000_s1106" style="position:absolute;left:7642;top:1313;width:2;height:478;visibility:visible;mso-wrap-style:square;v-text-anchor:top" coordsize="2,478" path="m,477l,e" filled="f" strokeweight=".1238mm">
                <v:path arrowok="t" o:connecttype="custom" o:connectlocs="0,1790;0,1313" o:connectangles="0,0"/>
              </v:shape>
            </v:group>
            <v:group id="Group 235" o:spid="_x0000_s1107" style="position:absolute;left:7623;top:2263;width:39;height:58" coordorigin="7623,2263" coordsize="39,58">
              <v:shape id="Freeform 236" o:spid="_x0000_s1108" style="position:absolute;left:7623;top:2263;width:39;height:58;visibility:visible;mso-wrap-style:square;v-text-anchor:top" coordsize="39,58" path="m38,l,,19,57,38,xe" fillcolor="black" stroked="f">
                <v:path arrowok="t" o:connecttype="custom" o:connectlocs="38,2263;0,2263;19,2320;38,2263" o:connectangles="0,0,0,0"/>
              </v:shape>
            </v:group>
            <v:group id="Group 237" o:spid="_x0000_s1109" style="position:absolute;left:7623;top:1260;width:39;height:58" coordorigin="7623,1260" coordsize="39,58">
              <v:shape id="Freeform 238" o:spid="_x0000_s1110" style="position:absolute;left:7623;top:1260;width:39;height:58;visibility:visible;mso-wrap-style:square;v-text-anchor:top" coordsize="39,58" path="m19,l,58r38,l19,xe" fillcolor="black" stroked="f">
                <v:path arrowok="t" o:connecttype="custom" o:connectlocs="19,1260;0,1318;38,1318;19,1260" o:connectangles="0,0,0,0"/>
              </v:shape>
            </v:group>
            <v:group id="Group 239" o:spid="_x0000_s1111" style="position:absolute;left:7511;top:2320;width:251;height:2" coordorigin="7511,2320" coordsize="251,2">
              <v:shape id="Freeform 240" o:spid="_x0000_s1112" style="position:absolute;left:7511;top:2320;width:251;height:2;visibility:visible;mso-wrap-style:square;v-text-anchor:top" coordsize="251,2" path="m,l251,,,xe" filled="f" strokeweight=".1238mm">
                <v:path arrowok="t" o:connecttype="custom" o:connectlocs="0,0;251,0;0,0" o:connectangles="0,0,0"/>
              </v:shape>
            </v:group>
            <v:group id="Group 241" o:spid="_x0000_s1113" style="position:absolute;left:7642;top:2849;width:80;height:551" coordorigin="7642,2849" coordsize="80,551">
              <v:shape id="Freeform 242" o:spid="_x0000_s1114" style="position:absolute;left:7642;top:2849;width:80;height:551;visibility:visible;mso-wrap-style:square;v-text-anchor:top" coordsize="80,478" path="m,l,478e" filled="f" strokeweight=".1238mm">
                <v:path arrowok="t" o:connecttype="custom" o:connectlocs="0,3285;0,3836" o:connectangles="0,0"/>
              </v:shape>
            </v:group>
            <v:group id="Group 243" o:spid="_x0000_s1115" style="position:absolute;left:7642;top:2373;width:2;height:478" coordorigin="7642,2373" coordsize="2,478">
              <v:shape id="Freeform 244" o:spid="_x0000_s1116" style="position:absolute;left:7642;top:2373;width:2;height:478;visibility:visible;mso-wrap-style:square;v-text-anchor:top" coordsize="2,478" path="m,477l,e" filled="f" strokeweight=".1238mm">
                <v:path arrowok="t" o:connecttype="custom" o:connectlocs="0,2850;0,2373" o:connectangles="0,0"/>
              </v:shape>
            </v:group>
            <v:group id="Group 245" o:spid="_x0000_s1117" style="position:absolute;left:7620;top:3342;width:39;height:58" coordorigin="7620,3342" coordsize="39,58">
              <v:shape id="Freeform 246" o:spid="_x0000_s1118" style="position:absolute;left:7620;top:3342;width:39;height:58;visibility:visible;mso-wrap-style:square;v-text-anchor:top" coordsize="39,58" path="m38,l,,19,57,38,xe" fillcolor="black" stroked="f">
                <v:path arrowok="t" o:connecttype="custom" o:connectlocs="38,3323;0,3323;19,3380;38,3323" o:connectangles="0,0,0,0"/>
              </v:shape>
            </v:group>
            <v:group id="Group 247" o:spid="_x0000_s1119" style="position:absolute;left:7623;top:2320;width:39;height:58" coordorigin="7623,2320" coordsize="39,58">
              <v:shape id="Freeform 248" o:spid="_x0000_s1120" style="position:absolute;left:7623;top:2320;width:39;height:58;visibility:visible;mso-wrap-style:square;v-text-anchor:top" coordsize="39,58" path="m19,l,57r38,l19,xe" fillcolor="black" stroked="f">
                <v:path arrowok="t" o:connecttype="custom" o:connectlocs="19,2320;0,2377;38,2377;19,2320" o:connectangles="0,0,0,0"/>
              </v:shape>
            </v:group>
            <v:group id="Group 249" o:spid="_x0000_s1121" style="position:absolute;left:9019;top:812;width:2;height:251" coordorigin="9019,812" coordsize="2,251">
              <v:shape id="Freeform 250" o:spid="_x0000_s1122" style="position:absolute;left:9019;top:812;width:2;height:251;visibility:visible;mso-wrap-style:square;v-text-anchor:top" coordsize="2,251" path="m,l,250,,xe" filled="f" strokeweight=".1238mm">
                <v:path arrowok="t" o:connecttype="custom" o:connectlocs="0,812;0,1062;0,812" o:connectangles="0,0,0"/>
              </v:shape>
            </v:group>
            <v:group id="Group 251" o:spid="_x0000_s1123" style="position:absolute;left:10079;top:812;width:2;height:251" coordorigin="10079,812" coordsize="2,251">
              <v:shape id="Freeform 252" o:spid="_x0000_s1124" style="position:absolute;left:10079;top:812;width:2;height:251;visibility:visible;mso-wrap-style:square;v-text-anchor:top" coordsize="2,251" path="m,l,250,,xe" filled="f" strokeweight=".1238mm">
                <v:path arrowok="t" o:connecttype="custom" o:connectlocs="0,812;0,1062;0,812" o:connectangles="0,0,0"/>
              </v:shape>
            </v:group>
            <v:group id="Group 253" o:spid="_x0000_s1125" style="position:absolute;left:9072;top:942;width:478;height:2" coordorigin="9072,942" coordsize="478,2">
              <v:shape id="Freeform 254" o:spid="_x0000_s1126" style="position:absolute;left:9072;top:942;width:478;height:2;visibility:visible;mso-wrap-style:square;v-text-anchor:top" coordsize="478,2" path="m477,l,e" filled="f" strokeweight=".1238mm">
                <v:path arrowok="t" o:connecttype="custom" o:connectlocs="477,0;0,0" o:connectangles="0,0"/>
              </v:shape>
            </v:group>
            <v:group id="Group 255" o:spid="_x0000_s1127" style="position:absolute;left:9549;top:942;width:478;height:2" coordorigin="9549,942" coordsize="478,2">
              <v:shape id="Freeform 256" o:spid="_x0000_s1128" style="position:absolute;left:9549;top:942;width:478;height:2;visibility:visible;mso-wrap-style:square;v-text-anchor:top" coordsize="478,2" path="m,l478,e" filled="f" strokeweight=".1238mm">
                <v:path arrowok="t" o:connecttype="custom" o:connectlocs="0,0;478,0" o:connectangles="0,0"/>
              </v:shape>
            </v:group>
            <v:group id="Group 257" o:spid="_x0000_s1129" style="position:absolute;left:9019;top:923;width:58;height:39" coordorigin="9019,923" coordsize="58,39">
              <v:shape id="Freeform 258" o:spid="_x0000_s1130" style="position:absolute;left:9019;top:923;width:58;height:39;visibility:visible;mso-wrap-style:square;v-text-anchor:top" coordsize="58,39" path="m58,l,19,58,38,58,xe" fillcolor="black" stroked="f">
                <v:path arrowok="t" o:connecttype="custom" o:connectlocs="58,923;0,942;58,961;58,923" o:connectangles="0,0,0,0"/>
              </v:shape>
            </v:group>
            <v:group id="Group 259" o:spid="_x0000_s1131" style="position:absolute;left:10022;top:923;width:58;height:39" coordorigin="10022,923" coordsize="58,39">
              <v:shape id="Freeform 260" o:spid="_x0000_s1132" style="position:absolute;left:10022;top:923;width:58;height:39;visibility:visible;mso-wrap-style:square;v-text-anchor:top" coordsize="58,39" path="m,l,38,57,19,,xe" fillcolor="black" stroked="f">
                <v:path arrowok="t" o:connecttype="custom" o:connectlocs="0,923;0,961;57,942;0,923" o:connectangles="0,0,0,0"/>
              </v:shape>
              <v:shape id="Picture 261" o:spid="_x0000_s1133" type="#_x0000_t75" style="position:absolute;left:7294;top:808;width:669;height:258;visibility:visible">
                <v:imagedata r:id="rId8" o:title=""/>
              </v:shape>
            </v:group>
            <v:group id="Group 262" o:spid="_x0000_s1134" style="position:absolute;left:8887;top:2004;width:2;height:251" coordorigin="8887,2004" coordsize="2,251">
              <v:shape id="Freeform 263" o:spid="_x0000_s1135" style="position:absolute;left:8887;top:2004;width:2;height:251;visibility:visible;mso-wrap-style:square;v-text-anchor:top" coordsize="2,251" path="m,l,251,,xe" filled="f" strokeweight=".1238mm">
                <v:path arrowok="t" o:connecttype="custom" o:connectlocs="0,2004;0,2255;0,2004" o:connectangles="0,0,0"/>
              </v:shape>
            </v:group>
            <v:group id="Group 264" o:spid="_x0000_s1136" style="position:absolute;left:9152;top:2004;width:2;height:251" coordorigin="9152,2004" coordsize="2,251">
              <v:shape id="Freeform 265" o:spid="_x0000_s1137" style="position:absolute;left:9152;top:2004;width:2;height:251;visibility:visible;mso-wrap-style:square;v-text-anchor:top" coordsize="2,251" path="m,l,251,,xe" filled="f" strokeweight=".1238mm">
                <v:path arrowok="t" o:connecttype="custom" o:connectlocs="0,2004;0,2255;0,2004" o:connectangles="0,0,0"/>
              </v:shape>
            </v:group>
            <v:group id="Group 266" o:spid="_x0000_s1138" style="position:absolute;left:8775;top:2135;width:60;height:2" coordorigin="8775,2135" coordsize="60,2">
              <v:shape id="Freeform 267" o:spid="_x0000_s1139" style="position:absolute;left:8775;top:2135;width:60;height:2;visibility:visible;mso-wrap-style:square;v-text-anchor:top" coordsize="60,2" path="m,l60,e" filled="f" strokeweight=".1238mm">
                <v:path arrowok="t" o:connecttype="custom" o:connectlocs="0,0;60,0" o:connectangles="0,0"/>
              </v:shape>
            </v:group>
            <v:group id="Group 268" o:spid="_x0000_s1140" style="position:absolute;left:9204;top:2135;width:60;height:2" coordorigin="9204,2135" coordsize="60,2">
              <v:shape id="Freeform 269" o:spid="_x0000_s1141" style="position:absolute;left:9204;top:2135;width:60;height:2;visibility:visible;mso-wrap-style:square;v-text-anchor:top" coordsize="60,2" path="m60,l,e" filled="f" strokeweight=".1238mm">
                <v:path arrowok="t" o:connecttype="custom" o:connectlocs="60,0;0,0" o:connectangles="0,0"/>
              </v:shape>
            </v:group>
            <v:group id="Group 270" o:spid="_x0000_s1142" style="position:absolute;left:8742;top:2135;width:145;height:2" coordorigin="8742,2135" coordsize="145,2">
              <v:shape id="Freeform 271" o:spid="_x0000_s1143" style="position:absolute;left:8742;top:2135;width:145;height:2;visibility:visible;mso-wrap-style:square;v-text-anchor:top" coordsize="145,2" path="m,l145,e" filled="f" strokeweight=".1238mm">
                <v:path arrowok="t" o:connecttype="custom" o:connectlocs="0,0;145,0" o:connectangles="0,0"/>
              </v:shape>
            </v:group>
            <v:group id="Group 272" o:spid="_x0000_s1144" style="position:absolute;left:8830;top:2116;width:58;height:39" coordorigin="8830,2116" coordsize="58,39">
              <v:shape id="Freeform 273" o:spid="_x0000_s1145" style="position:absolute;left:8830;top:2116;width:58;height:39;visibility:visible;mso-wrap-style:square;v-text-anchor:top" coordsize="58,39" path="m,l,38,57,19,,xe" fillcolor="black" stroked="f">
                <v:path arrowok="t" o:connecttype="custom" o:connectlocs="0,2116;0,2154;57,2135;0,2116" o:connectangles="0,0,0,0"/>
              </v:shape>
            </v:group>
            <v:group id="Group 274" o:spid="_x0000_s1146" style="position:absolute;left:9152;top:2116;width:58;height:39" coordorigin="9152,2116" coordsize="58,39">
              <v:shape id="Freeform 275" o:spid="_x0000_s1147" style="position:absolute;left:9152;top:2116;width:58;height:39;visibility:visible;mso-wrap-style:square;v-text-anchor:top" coordsize="58,39" path="m57,l,19,57,38,57,xe" fillcolor="black" stroked="f">
                <v:path arrowok="t" o:connecttype="custom" o:connectlocs="57,2116;0,2135;57,2154;57,2116" o:connectangles="0,0,0,0"/>
              </v:shape>
            </v:group>
            <v:group id="Group 276" o:spid="_x0000_s1148" style="position:absolute;left:8821;top:2388;width:2;height:251" coordorigin="8821,2388" coordsize="2,251">
              <v:shape id="Freeform 277" o:spid="_x0000_s1149" style="position:absolute;left:8821;top:2388;width:2;height:251;visibility:visible;mso-wrap-style:square;v-text-anchor:top" coordsize="2,251" path="m,l,251,,xe" filled="f" strokeweight=".1238mm">
                <v:path arrowok="t" o:connecttype="custom" o:connectlocs="0,2388;0,2639;0,2388" o:connectangles="0,0,0"/>
              </v:shape>
            </v:group>
            <v:group id="Group 278" o:spid="_x0000_s1150" style="position:absolute;left:9218;top:2388;width:2;height:251" coordorigin="9218,2388" coordsize="2,251">
              <v:shape id="Freeform 279" o:spid="_x0000_s1151" style="position:absolute;left:9218;top:2388;width:2;height:251;visibility:visible;mso-wrap-style:square;v-text-anchor:top" coordsize="2,251" path="m,l,251,,xe" filled="f" strokeweight=".1238mm">
                <v:path arrowok="t" o:connecttype="custom" o:connectlocs="0,2388;0,2639;0,2388" o:connectangles="0,0,0"/>
              </v:shape>
            </v:group>
            <v:group id="Group 280" o:spid="_x0000_s1152" style="position:absolute;left:8709;top:2519;width:60;height:2" coordorigin="8709,2519" coordsize="60,2">
              <v:shape id="Freeform 281" o:spid="_x0000_s1153" style="position:absolute;left:8709;top:2519;width:60;height:2;visibility:visible;mso-wrap-style:square;v-text-anchor:top" coordsize="60,2" path="m,l59,e" filled="f" strokeweight=".1238mm">
                <v:path arrowok="t" o:connecttype="custom" o:connectlocs="0,0;59,0" o:connectangles="0,0"/>
              </v:shape>
            </v:group>
            <v:group id="Group 282" o:spid="_x0000_s1154" style="position:absolute;left:9271;top:2519;width:60;height:2" coordorigin="9271,2519" coordsize="60,2">
              <v:shape id="Freeform 283" o:spid="_x0000_s1155" style="position:absolute;left:9271;top:2519;width:60;height:2;visibility:visible;mso-wrap-style:square;v-text-anchor:top" coordsize="60,2" path="m59,l,e" filled="f" strokeweight=".1238mm">
                <v:path arrowok="t" o:connecttype="custom" o:connectlocs="59,0;0,0" o:connectangles="0,0"/>
              </v:shape>
            </v:group>
            <v:group id="Group 284" o:spid="_x0000_s1156" style="position:absolute;left:8676;top:2519;width:145;height:2" coordorigin="8676,2519" coordsize="145,2">
              <v:shape id="Freeform 285" o:spid="_x0000_s1157" style="position:absolute;left:8676;top:2519;width:145;height:2;visibility:visible;mso-wrap-style:square;v-text-anchor:top" coordsize="145,2" path="m,l145,e" filled="f" strokeweight=".1238mm">
                <v:path arrowok="t" o:connecttype="custom" o:connectlocs="0,0;145,0" o:connectangles="0,0"/>
              </v:shape>
            </v:group>
            <v:group id="Group 286" o:spid="_x0000_s1158" style="position:absolute;left:8763;top:2500;width:58;height:39" coordorigin="8763,2500" coordsize="58,39">
              <v:shape id="Freeform 287" o:spid="_x0000_s1159" style="position:absolute;left:8763;top:2500;width:58;height:39;visibility:visible;mso-wrap-style:square;v-text-anchor:top" coordsize="58,39" path="m,l,38,58,19,,xe" fillcolor="black" stroked="f">
                <v:path arrowok="t" o:connecttype="custom" o:connectlocs="0,2500;0,2538;58,2519;0,2500" o:connectangles="0,0,0,0"/>
              </v:shape>
            </v:group>
            <v:group id="Group 288" o:spid="_x0000_s1160" style="position:absolute;left:7491;top:737;width:2639;height:2960" coordorigin="7491,737" coordsize="2639,2960">
              <v:shape id="Freeform 289" o:spid="_x0000_s1161" style="position:absolute;left:9218;top:2500;width:58;height:39;visibility:visible;mso-wrap-style:square;v-text-anchor:top" coordsize="58,39" path="m57,l,19,57,38,57,xe" fillcolor="black" stroked="f">
                <v:path arrowok="t" o:connecttype="custom" o:connectlocs="57,2500;0,2519;57,2538;57,2500" o:connectangles="0,0,0,0"/>
              </v:shape>
              <v:shape id="Text Box 290" o:spid="_x0000_s1162" type="#_x0000_t202" style="position:absolute;left:7491;top:737;width:502;height:134;visibility:visible" filled="f" stroked="f">
                <v:textbox inset="0,0,0,0">
                  <w:txbxContent>
                    <w:p w:rsidR="00AA46D5" w:rsidRDefault="00AA46D5" w:rsidP="00CF4C7F">
                      <w:pPr>
                        <w:spacing w:line="133" w:lineRule="exact"/>
                        <w:rPr>
                          <w:rFonts w:ascii="宋体"/>
                          <w:sz w:val="13"/>
                          <w:szCs w:val="13"/>
                        </w:rPr>
                      </w:pPr>
                      <w:r>
                        <w:rPr>
                          <w:rFonts w:ascii="宋体" w:cs="宋体"/>
                          <w:spacing w:val="-3"/>
                          <w:sz w:val="13"/>
                          <w:szCs w:val="13"/>
                        </w:rPr>
                        <w:t>10cm</w:t>
                      </w:r>
                    </w:p>
                  </w:txbxContent>
                </v:textbox>
              </v:shape>
              <v:shape id="Text Box 291" o:spid="_x0000_s1163" type="#_x0000_t202" style="position:absolute;left:8356;top:757;width:479;height:174;visibility:visible" filled="f" stroked="f">
                <v:textbox inset="0,0,0,0">
                  <w:txbxContent>
                    <w:p w:rsidR="00AA46D5" w:rsidRDefault="00AA46D5" w:rsidP="00CF4C7F">
                      <w:pPr>
                        <w:spacing w:line="133" w:lineRule="exact"/>
                        <w:rPr>
                          <w:rFonts w:ascii="宋体"/>
                          <w:sz w:val="13"/>
                          <w:szCs w:val="13"/>
                        </w:rPr>
                      </w:pPr>
                      <w:r>
                        <w:rPr>
                          <w:rFonts w:ascii="宋体" w:cs="宋体"/>
                          <w:spacing w:val="-3"/>
                          <w:sz w:val="13"/>
                          <w:szCs w:val="13"/>
                        </w:rPr>
                        <w:t>15cm</w:t>
                      </w:r>
                    </w:p>
                  </w:txbxContent>
                </v:textbox>
              </v:shape>
              <v:shape id="Text Box 292" o:spid="_x0000_s1164" type="#_x0000_t202" style="position:absolute;left:9475;top:757;width:343;height:181;visibility:visible" filled="f" stroked="f">
                <v:textbox inset="0,0,0,0">
                  <w:txbxContent>
                    <w:p w:rsidR="00AA46D5" w:rsidRDefault="00AA46D5" w:rsidP="00CF4C7F">
                      <w:pPr>
                        <w:spacing w:line="133" w:lineRule="exact"/>
                        <w:rPr>
                          <w:rFonts w:ascii="宋体"/>
                          <w:sz w:val="13"/>
                          <w:szCs w:val="13"/>
                        </w:rPr>
                      </w:pPr>
                      <w:r>
                        <w:rPr>
                          <w:rFonts w:ascii="宋体" w:cs="宋体"/>
                          <w:spacing w:val="-3"/>
                          <w:sz w:val="13"/>
                          <w:szCs w:val="13"/>
                        </w:rPr>
                        <w:t>15cm</w:t>
                      </w:r>
                    </w:p>
                  </w:txbxContent>
                </v:textbox>
              </v:shape>
              <v:shape id="Text Box 293" o:spid="_x0000_s1165" type="#_x0000_t202" style="position:absolute;left:7946;top:1456;width:57;height:113;visibility:visible" filled="f" stroked="f">
                <v:textbox inset="0,0,0,0">
                  <w:txbxContent>
                    <w:p w:rsidR="00AA46D5" w:rsidRDefault="00AA46D5" w:rsidP="00CF4C7F">
                      <w:pPr>
                        <w:spacing w:line="112" w:lineRule="exact"/>
                        <w:rPr>
                          <w:rFonts w:eastAsia="Times New Roman"/>
                          <w:sz w:val="11"/>
                          <w:szCs w:val="11"/>
                        </w:rPr>
                      </w:pPr>
                      <w:r>
                        <w:rPr>
                          <w:w w:val="102"/>
                          <w:sz w:val="11"/>
                          <w:szCs w:val="11"/>
                        </w:rPr>
                        <w:t>1</w:t>
                      </w:r>
                    </w:p>
                  </w:txbxContent>
                </v:textbox>
              </v:shape>
              <v:shape id="Text Box 294" o:spid="_x0000_s1166" type="#_x0000_t202" style="position:absolute;left:8995;top:1473;width:57;height:113;visibility:visible" filled="f" stroked="f">
                <v:textbox inset="0,0,0,0">
                  <w:txbxContent>
                    <w:p w:rsidR="00AA46D5" w:rsidRDefault="00AA46D5" w:rsidP="00CF4C7F">
                      <w:pPr>
                        <w:spacing w:line="112" w:lineRule="exact"/>
                        <w:rPr>
                          <w:rFonts w:eastAsia="Times New Roman"/>
                          <w:sz w:val="11"/>
                          <w:szCs w:val="11"/>
                        </w:rPr>
                      </w:pPr>
                      <w:r>
                        <w:rPr>
                          <w:w w:val="101"/>
                          <w:sz w:val="11"/>
                          <w:szCs w:val="11"/>
                        </w:rPr>
                        <w:t>2</w:t>
                      </w:r>
                    </w:p>
                  </w:txbxContent>
                </v:textbox>
              </v:shape>
              <v:shape id="Text Box 295" o:spid="_x0000_s1167" type="#_x0000_t202" style="position:absolute;left:10073;top:1473;width:57;height:113;visibility:visible" filled="f" stroked="f">
                <v:textbox inset="0,0,0,0">
                  <w:txbxContent>
                    <w:p w:rsidR="00AA46D5" w:rsidRDefault="00AA46D5" w:rsidP="00CF4C7F">
                      <w:pPr>
                        <w:spacing w:line="112" w:lineRule="exact"/>
                        <w:rPr>
                          <w:rFonts w:eastAsia="Times New Roman"/>
                          <w:sz w:val="11"/>
                          <w:szCs w:val="11"/>
                        </w:rPr>
                      </w:pPr>
                      <w:r>
                        <w:rPr>
                          <w:w w:val="102"/>
                          <w:sz w:val="11"/>
                          <w:szCs w:val="11"/>
                        </w:rPr>
                        <w:t>3</w:t>
                      </w:r>
                    </w:p>
                  </w:txbxContent>
                </v:textbox>
              </v:shape>
              <v:shape id="Text Box 296" o:spid="_x0000_s1168" type="#_x0000_t202" style="position:absolute;left:8549;top:2055;width:254;height:142;visibility:visible" filled="f" stroked="f">
                <v:textbox inset="0,0,0,0">
                  <w:txbxContent>
                    <w:p w:rsidR="00AA46D5" w:rsidRDefault="00AA46D5" w:rsidP="00CF4C7F">
                      <w:pPr>
                        <w:spacing w:line="133" w:lineRule="exact"/>
                        <w:rPr>
                          <w:rFonts w:ascii="宋体"/>
                          <w:sz w:val="13"/>
                          <w:szCs w:val="13"/>
                        </w:rPr>
                      </w:pPr>
                      <w:r>
                        <w:rPr>
                          <w:rFonts w:ascii="宋体" w:cs="宋体"/>
                          <w:spacing w:val="-4"/>
                          <w:sz w:val="13"/>
                          <w:szCs w:val="13"/>
                        </w:rPr>
                        <w:t>3cm</w:t>
                      </w:r>
                    </w:p>
                  </w:txbxContent>
                </v:textbox>
              </v:shape>
              <v:shape id="Text Box 297" o:spid="_x0000_s1169" type="#_x0000_t202" style="position:absolute;left:7927;top:2539;width:57;height:113;visibility:visible" filled="f" stroked="f">
                <v:textbox inset="0,0,0,0">
                  <w:txbxContent>
                    <w:p w:rsidR="00AA46D5" w:rsidRDefault="00AA46D5" w:rsidP="00CF4C7F">
                      <w:pPr>
                        <w:spacing w:line="112" w:lineRule="exact"/>
                        <w:rPr>
                          <w:rFonts w:eastAsia="Times New Roman"/>
                          <w:sz w:val="11"/>
                          <w:szCs w:val="11"/>
                        </w:rPr>
                      </w:pPr>
                      <w:r>
                        <w:rPr>
                          <w:w w:val="101"/>
                          <w:sz w:val="11"/>
                          <w:szCs w:val="11"/>
                        </w:rPr>
                        <w:t>4</w:t>
                      </w:r>
                    </w:p>
                  </w:txbxContent>
                </v:textbox>
              </v:shape>
              <v:shape id="Text Box 298" o:spid="_x0000_s1170" type="#_x0000_t202" style="position:absolute;left:8995;top:2539;width:57;height:113;visibility:visible" filled="f" stroked="f">
                <v:textbox inset="0,0,0,0">
                  <w:txbxContent>
                    <w:p w:rsidR="00AA46D5" w:rsidRDefault="00AA46D5" w:rsidP="00CF4C7F">
                      <w:pPr>
                        <w:spacing w:line="112" w:lineRule="exact"/>
                        <w:rPr>
                          <w:rFonts w:eastAsia="Times New Roman"/>
                          <w:sz w:val="11"/>
                          <w:szCs w:val="11"/>
                        </w:rPr>
                      </w:pPr>
                      <w:r>
                        <w:rPr>
                          <w:w w:val="102"/>
                          <w:sz w:val="11"/>
                          <w:szCs w:val="11"/>
                        </w:rPr>
                        <w:t>5</w:t>
                      </w:r>
                    </w:p>
                  </w:txbxContent>
                </v:textbox>
              </v:shape>
              <v:shape id="Text Box 299" o:spid="_x0000_s1171" type="#_x0000_t202" style="position:absolute;left:10048;top:2530;width:57;height:113;visibility:visible" filled="f" stroked="f">
                <v:textbox inset="0,0,0,0">
                  <w:txbxContent>
                    <w:p w:rsidR="00AA46D5" w:rsidRDefault="00AA46D5" w:rsidP="00CF4C7F">
                      <w:pPr>
                        <w:spacing w:line="112" w:lineRule="exact"/>
                        <w:rPr>
                          <w:rFonts w:eastAsia="Times New Roman"/>
                          <w:sz w:val="11"/>
                          <w:szCs w:val="11"/>
                        </w:rPr>
                      </w:pPr>
                      <w:r>
                        <w:rPr>
                          <w:w w:val="102"/>
                          <w:sz w:val="11"/>
                          <w:szCs w:val="11"/>
                        </w:rPr>
                        <w:t>6</w:t>
                      </w:r>
                    </w:p>
                  </w:txbxContent>
                </v:textbox>
              </v:shape>
              <v:shape id="Text Box 300" o:spid="_x0000_s1172" type="#_x0000_t202" style="position:absolute;left:8317;top:2431;width:384;height:167;visibility:visible" filled="f" stroked="f">
                <v:textbox inset="0,0,0,0">
                  <w:txbxContent>
                    <w:p w:rsidR="00AA46D5" w:rsidRDefault="00AA46D5" w:rsidP="00CF4C7F">
                      <w:pPr>
                        <w:spacing w:line="133" w:lineRule="exact"/>
                        <w:rPr>
                          <w:rFonts w:ascii="宋体"/>
                          <w:sz w:val="13"/>
                          <w:szCs w:val="13"/>
                        </w:rPr>
                      </w:pPr>
                      <w:r>
                        <w:rPr>
                          <w:rFonts w:ascii="宋体" w:cs="宋体"/>
                          <w:spacing w:val="-3"/>
                          <w:sz w:val="13"/>
                          <w:szCs w:val="13"/>
                        </w:rPr>
                        <w:t>4.5cm</w:t>
                      </w:r>
                    </w:p>
                  </w:txbxContent>
                </v:textbox>
              </v:shape>
              <v:shape id="Text Box 301" o:spid="_x0000_s1173" type="#_x0000_t202" style="position:absolute;left:7739;top:3584;width:254;height:113;visibility:visible" filled="f" stroked="f">
                <v:textbox inset="0,0,0,0">
                  <w:txbxContent>
                    <w:p w:rsidR="00AA46D5" w:rsidRDefault="00AA46D5" w:rsidP="00CF4C7F">
                      <w:pPr>
                        <w:spacing w:line="112" w:lineRule="exact"/>
                        <w:rPr>
                          <w:rFonts w:eastAsia="Times New Roman"/>
                          <w:sz w:val="11"/>
                          <w:szCs w:val="11"/>
                        </w:rPr>
                      </w:pPr>
                      <w:r>
                        <w:rPr>
                          <w:w w:val="102"/>
                          <w:sz w:val="11"/>
                          <w:szCs w:val="11"/>
                          <w:u w:val="single" w:color="000000"/>
                        </w:rPr>
                        <w:t xml:space="preserve"> </w:t>
                      </w:r>
                      <w:r>
                        <w:rPr>
                          <w:sz w:val="11"/>
                          <w:szCs w:val="11"/>
                          <w:u w:val="single" w:color="000000"/>
                        </w:rPr>
                        <w:t xml:space="preserve">  7   </w:t>
                      </w:r>
                      <w:r>
                        <w:rPr>
                          <w:spacing w:val="3"/>
                          <w:sz w:val="11"/>
                          <w:szCs w:val="11"/>
                          <w:u w:val="single" w:color="000000"/>
                        </w:rPr>
                        <w:t xml:space="preserve"> </w:t>
                      </w:r>
                      <w:r>
                        <w:rPr>
                          <w:sz w:val="11"/>
                          <w:szCs w:val="11"/>
                          <w:u w:val="single" w:color="000000"/>
                        </w:rPr>
                        <w:t>7</w:t>
                      </w:r>
                    </w:p>
                    <w:p w:rsidR="00AA46D5" w:rsidRDefault="00AA46D5" w:rsidP="00CF4C7F"/>
                  </w:txbxContent>
                </v:textbox>
              </v:shape>
              <v:shape id="Text Box 302" o:spid="_x0000_s1174" type="#_x0000_t202" style="position:absolute;left:9005;top:3576;width:57;height:113;visibility:visible" filled="f" stroked="f">
                <v:textbox inset="0,0,0,0">
                  <w:txbxContent>
                    <w:p w:rsidR="00AA46D5" w:rsidRDefault="00AA46D5" w:rsidP="00CF4C7F">
                      <w:pPr>
                        <w:spacing w:line="112" w:lineRule="exact"/>
                        <w:rPr>
                          <w:rFonts w:eastAsia="Times New Roman"/>
                          <w:sz w:val="11"/>
                          <w:szCs w:val="11"/>
                        </w:rPr>
                      </w:pPr>
                      <w:r>
                        <w:rPr>
                          <w:w w:val="102"/>
                          <w:sz w:val="11"/>
                          <w:szCs w:val="11"/>
                        </w:rPr>
                        <w:t>8</w:t>
                      </w:r>
                    </w:p>
                  </w:txbxContent>
                </v:textbox>
              </v:shape>
              <v:shape id="Text Box 303" o:spid="_x0000_s1175" type="#_x0000_t202" style="position:absolute;left:10073;top:3584;width:57;height:113;visibility:visible" filled="f" stroked="f">
                <v:textbox inset="0,0,0,0">
                  <w:txbxContent>
                    <w:p w:rsidR="00AA46D5" w:rsidRDefault="00AA46D5" w:rsidP="00CF4C7F">
                      <w:pPr>
                        <w:spacing w:line="112" w:lineRule="exact"/>
                        <w:rPr>
                          <w:rFonts w:eastAsia="Times New Roman"/>
                          <w:sz w:val="11"/>
                          <w:szCs w:val="11"/>
                        </w:rPr>
                      </w:pPr>
                      <w:r>
                        <w:rPr>
                          <w:w w:val="102"/>
                          <w:sz w:val="11"/>
                          <w:szCs w:val="11"/>
                        </w:rPr>
                        <w:t>9</w:t>
                      </w:r>
                    </w:p>
                  </w:txbxContent>
                </v:textbox>
              </v:shape>
            </v:group>
            <w10:wrap anchorx="page"/>
          </v:group>
        </w:pict>
      </w:r>
    </w:p>
    <w:p w:rsidR="00AA46D5" w:rsidRDefault="00AA46D5" w:rsidP="00CF4C7F">
      <w:pPr>
        <w:spacing w:line="360" w:lineRule="auto"/>
        <w:rPr>
          <w:rFonts w:ascii="宋体"/>
          <w:b/>
          <w:bCs/>
          <w:sz w:val="28"/>
          <w:szCs w:val="28"/>
        </w:rPr>
      </w:pPr>
    </w:p>
    <w:p w:rsidR="00AA46D5" w:rsidRDefault="00AA46D5" w:rsidP="00CF4C7F">
      <w:pPr>
        <w:spacing w:line="360" w:lineRule="auto"/>
        <w:rPr>
          <w:rFonts w:ascii="宋体"/>
          <w:b/>
          <w:bCs/>
          <w:sz w:val="28"/>
          <w:szCs w:val="28"/>
        </w:rPr>
      </w:pPr>
    </w:p>
    <w:p w:rsidR="00AA46D5" w:rsidRDefault="00AA46D5" w:rsidP="00CF4C7F">
      <w:pPr>
        <w:spacing w:line="360" w:lineRule="auto"/>
        <w:rPr>
          <w:rFonts w:ascii="宋体"/>
          <w:b/>
          <w:bCs/>
          <w:sz w:val="28"/>
          <w:szCs w:val="28"/>
        </w:rPr>
      </w:pPr>
    </w:p>
    <w:p w:rsidR="00AA46D5" w:rsidRDefault="00AA46D5" w:rsidP="00CF4C7F">
      <w:pPr>
        <w:spacing w:line="360" w:lineRule="auto"/>
        <w:rPr>
          <w:rFonts w:ascii="宋体"/>
          <w:b/>
          <w:bCs/>
          <w:sz w:val="28"/>
          <w:szCs w:val="28"/>
        </w:rPr>
      </w:pPr>
    </w:p>
    <w:p w:rsidR="00AA46D5" w:rsidRDefault="00AA46D5" w:rsidP="00CF4C7F">
      <w:pPr>
        <w:spacing w:line="360" w:lineRule="auto"/>
        <w:rPr>
          <w:rFonts w:ascii="宋体"/>
          <w:b/>
          <w:bCs/>
          <w:sz w:val="28"/>
          <w:szCs w:val="28"/>
        </w:rPr>
      </w:pPr>
    </w:p>
    <w:p w:rsidR="00AA46D5" w:rsidRDefault="00AA46D5" w:rsidP="00CF4C7F">
      <w:pPr>
        <w:spacing w:line="360" w:lineRule="auto"/>
        <w:rPr>
          <w:rFonts w:ascii="宋体"/>
          <w:b/>
          <w:bCs/>
          <w:sz w:val="28"/>
          <w:szCs w:val="28"/>
        </w:rPr>
      </w:pPr>
      <w:r>
        <w:rPr>
          <w:noProof/>
        </w:rPr>
        <w:pict>
          <v:shape id="Freeform 230" o:spid="_x0000_s1176" style="position:absolute;left:0;text-align:left;margin-left:140.45pt;margin-top:3.55pt;width:11.3pt;height:.1pt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51,1106" path="m,l251,,,xe" filled="f" strokeweight=".1238mm">
            <v:path arrowok="t" o:connecttype="custom" o:connectlocs="0,0;143331,0;0,0" o:connectangles="0,0,0"/>
          </v:shape>
        </w:pict>
      </w:r>
      <w:r>
        <w:rPr>
          <w:noProof/>
        </w:rPr>
        <w:pict>
          <v:group id="组合 140" o:spid="_x0000_s1177" style="position:absolute;left:0;text-align:left;margin-left:349.85pt;margin-top:347.9pt;width:13.85pt;height:150.9pt;z-index:251657728;mso-position-horizontal-relative:page" coordorigin="6940,555" coordsize="277,3452">
            <v:group id="Group 142" o:spid="_x0000_s1178" style="position:absolute;left:6943;top:4003;width:270;height:2" coordorigin="6943,4003" coordsize="270,2">
              <v:shape id="Freeform 143" o:spid="_x0000_s1179" style="position:absolute;left:6943;top:4003;width:270;height:2;visibility:visible;mso-wrap-style:square;v-text-anchor:top" coordsize="270,2" path="m,l270,,,xe" filled="f" strokeweight=".1238mm">
                <v:path arrowok="t" o:connecttype="custom" o:connectlocs="0,0;270,0;0,0" o:connectangles="0,0,0"/>
              </v:shape>
            </v:group>
            <v:group id="Group 144" o:spid="_x0000_s1180" style="position:absolute;left:7112;top:2281;width:2;height:1670" coordorigin="7112,2281" coordsize="2,1670">
              <v:shape id="Freeform 145" o:spid="_x0000_s1181" style="position:absolute;left:7112;top:2281;width:2;height:1670;visibility:visible;mso-wrap-style:square;v-text-anchor:top" coordsize="2,1670" path="m,l,1669e" filled="f" strokeweight=".1238mm">
                <v:path arrowok="t" o:connecttype="custom" o:connectlocs="0,2281;0,3950" o:connectangles="0,0"/>
              </v:shape>
            </v:group>
            <v:group id="Group 146" o:spid="_x0000_s1182" style="position:absolute;left:6943;top:558;width:270;height:2" coordorigin="6943,558" coordsize="270,2">
              <v:shape id="Freeform 147" o:spid="_x0000_s1183" style="position:absolute;left:6943;top:558;width:270;height:2;visibility:visible;mso-wrap-style:square;v-text-anchor:top" coordsize="270,2" path="m,l270,,,xe" filled="f" strokeweight=".1238mm">
                <v:path arrowok="t" o:connecttype="custom" o:connectlocs="0,0;270,0;0,0" o:connectangles="0,0,0"/>
              </v:shape>
            </v:group>
            <v:group id="Group 148" o:spid="_x0000_s1184" style="position:absolute;left:7112;top:611;width:2;height:1670" coordorigin="7112,611" coordsize="2,1670">
              <v:shape id="Freeform 149" o:spid="_x0000_s1185" style="position:absolute;left:7112;top:611;width:2;height:1670;visibility:visible;mso-wrap-style:square;v-text-anchor:top" coordsize="2,1670" path="m,1670l,e" filled="f" strokeweight=".1238mm">
                <v:path arrowok="t" o:connecttype="custom" o:connectlocs="0,2281;0,611" o:connectangles="0,0"/>
              </v:shape>
            </v:group>
            <v:group id="Group 150" o:spid="_x0000_s1186" style="position:absolute;left:7093;top:3946;width:39;height:58" coordorigin="7093,3946" coordsize="39,58">
              <v:shape id="Freeform 151" o:spid="_x0000_s1187" style="position:absolute;left:7093;top:3946;width:39;height:58;visibility:visible;mso-wrap-style:square;v-text-anchor:top" coordsize="39,58" path="m38,l,,19,57,38,xe" fillcolor="black" stroked="f">
                <v:path arrowok="t" o:connecttype="custom" o:connectlocs="38,3946;0,3946;19,4003;38,3946" o:connectangles="0,0,0,0"/>
              </v:shape>
            </v:group>
            <v:group id="Group 152" o:spid="_x0000_s1188" style="position:absolute;left:7093;top:558;width:39;height:58" coordorigin="7093,558" coordsize="39,58">
              <v:shape id="Freeform 153" o:spid="_x0000_s1189" style="position:absolute;left:7093;top:558;width:39;height:58;visibility:visible;mso-wrap-style:square;v-text-anchor:top" coordsize="39,58" path="m19,l,57r38,l19,xe" fillcolor="black" stroked="f">
                <v:path arrowok="t" o:connecttype="custom" o:connectlocs="19,558;0,615;38,615;19,558" o:connectangles="0,0,0,0"/>
              </v:shape>
            </v:group>
            <w10:wrap anchorx="page"/>
          </v:group>
        </w:pict>
      </w:r>
      <w:r>
        <w:rPr>
          <w:noProof/>
        </w:rPr>
        <w:pict>
          <v:shape id="文本框 305" o:spid="_x0000_s1190" type="#_x0000_t202" style="position:absolute;left:0;text-align:left;margin-left:342.7pt;margin-top:424.15pt;width:10.45pt;height:18.9pt;z-index:251658752;visibility:visible;mso-position-horizontal-relative:page" filled="f" stroked="f">
            <v:textbox style="layout-flow:vertical;mso-layout-flow-alt:bottom-to-top" inset="0,0,0,0">
              <w:txbxContent>
                <w:p w:rsidR="00AA46D5" w:rsidRDefault="00AA46D5" w:rsidP="00CF4C7F">
                  <w:pPr>
                    <w:spacing w:line="189" w:lineRule="exact"/>
                    <w:ind w:left="20"/>
                    <w:rPr>
                      <w:rFonts w:ascii="宋体"/>
                      <w:sz w:val="17"/>
                      <w:szCs w:val="17"/>
                    </w:rPr>
                  </w:pPr>
                  <w:r>
                    <w:rPr>
                      <w:rFonts w:ascii="宋体" w:cs="宋体"/>
                      <w:spacing w:val="-1"/>
                      <w:w w:val="99"/>
                      <w:sz w:val="17"/>
                      <w:szCs w:val="17"/>
                    </w:rPr>
                    <w:t>50</w:t>
                  </w:r>
                  <w:r>
                    <w:rPr>
                      <w:rFonts w:ascii="宋体" w:cs="宋体"/>
                      <w:w w:val="99"/>
                      <w:sz w:val="17"/>
                      <w:szCs w:val="17"/>
                    </w:rPr>
                    <w:t>cm</w:t>
                  </w:r>
                </w:p>
              </w:txbxContent>
            </v:textbox>
            <w10:wrap anchorx="page"/>
          </v:shape>
        </w:pict>
      </w:r>
      <w:r>
        <w:rPr>
          <w:rFonts w:ascii="宋体" w:hAnsi="宋体" w:cs="宋体" w:hint="eastAsia"/>
          <w:b/>
          <w:bCs/>
          <w:sz w:val="28"/>
          <w:szCs w:val="28"/>
        </w:rPr>
        <w:t>二、要求</w:t>
      </w:r>
    </w:p>
    <w:p w:rsidR="00AA46D5" w:rsidRPr="00CF4C7F" w:rsidRDefault="00AA46D5" w:rsidP="00CF4C7F">
      <w:pPr>
        <w:spacing w:line="360" w:lineRule="auto"/>
        <w:rPr>
          <w:rFonts w:ascii="宋体"/>
          <w:b/>
          <w:bCs/>
          <w:sz w:val="28"/>
          <w:szCs w:val="28"/>
        </w:rPr>
      </w:pPr>
      <w:r>
        <w:rPr>
          <w:rFonts w:ascii="宋体" w:hAnsi="宋体" w:cs="宋体"/>
          <w:b/>
          <w:bCs/>
          <w:sz w:val="24"/>
          <w:szCs w:val="24"/>
        </w:rPr>
        <w:t>1</w:t>
      </w:r>
      <w:r>
        <w:rPr>
          <w:rFonts w:ascii="宋体" w:hAnsi="宋体" w:cs="宋体" w:hint="eastAsia"/>
          <w:b/>
          <w:bCs/>
          <w:sz w:val="24"/>
          <w:szCs w:val="24"/>
        </w:rPr>
        <w:t>．基本要求</w:t>
      </w:r>
    </w:p>
    <w:p w:rsidR="00AA46D5" w:rsidRPr="00DC7C1D" w:rsidRDefault="00AA46D5" w:rsidP="00DC20D7">
      <w:pPr>
        <w:ind w:firstLineChars="200" w:firstLine="31680"/>
        <w:rPr>
          <w:rFonts w:ascii="宋体"/>
          <w:color w:val="000000"/>
          <w:sz w:val="24"/>
          <w:szCs w:val="24"/>
        </w:rPr>
      </w:pPr>
      <w:r w:rsidRPr="0094495C">
        <w:rPr>
          <w:rFonts w:ascii="宋体" w:hAnsi="宋体" w:cs="宋体" w:hint="eastAsia"/>
          <w:color w:val="000000"/>
          <w:sz w:val="24"/>
          <w:szCs w:val="24"/>
        </w:rPr>
        <w:t>（</w:t>
      </w:r>
      <w:r w:rsidRPr="0094495C">
        <w:rPr>
          <w:rFonts w:ascii="宋体" w:hAnsi="宋体" w:cs="宋体"/>
          <w:color w:val="000000"/>
          <w:sz w:val="24"/>
          <w:szCs w:val="24"/>
        </w:rPr>
        <w:t>1</w:t>
      </w:r>
      <w:r w:rsidRPr="0094495C">
        <w:rPr>
          <w:rFonts w:ascii="宋体" w:hAnsi="宋体" w:cs="宋体" w:hint="eastAsia"/>
          <w:color w:val="000000"/>
          <w:sz w:val="24"/>
          <w:szCs w:val="24"/>
        </w:rPr>
        <w:t>）</w:t>
      </w:r>
      <w:r w:rsidRPr="0094495C">
        <w:rPr>
          <w:rFonts w:ascii="宋体" w:hAnsi="宋体" w:cs="宋体"/>
          <w:color w:val="000000"/>
          <w:sz w:val="24"/>
          <w:szCs w:val="24"/>
        </w:rPr>
        <w:t xml:space="preserve"> </w:t>
      </w:r>
      <w:r w:rsidRPr="00DC7C1D">
        <w:rPr>
          <w:rFonts w:ascii="宋体" w:hAnsi="宋体" w:cs="宋体" w:hint="eastAsia"/>
          <w:color w:val="000000"/>
          <w:sz w:val="24"/>
          <w:szCs w:val="24"/>
        </w:rPr>
        <w:t>将小球放置在区域</w:t>
      </w:r>
      <w:r w:rsidRPr="00DC7C1D">
        <w:rPr>
          <w:rFonts w:ascii="宋体" w:hAnsi="宋体" w:cs="宋体"/>
          <w:color w:val="000000"/>
          <w:sz w:val="24"/>
          <w:szCs w:val="24"/>
        </w:rPr>
        <w:t>5</w:t>
      </w:r>
      <w:r w:rsidRPr="00DC7C1D">
        <w:rPr>
          <w:rFonts w:ascii="宋体" w:hAnsi="宋体" w:cs="宋体" w:hint="eastAsia"/>
          <w:color w:val="000000"/>
          <w:sz w:val="24"/>
          <w:szCs w:val="24"/>
        </w:rPr>
        <w:t>，控制使小球在区域内停留不少于</w:t>
      </w:r>
      <w:r w:rsidRPr="00DC7C1D">
        <w:rPr>
          <w:rFonts w:ascii="宋体" w:hAnsi="宋体" w:cs="宋体"/>
          <w:color w:val="000000"/>
          <w:sz w:val="24"/>
          <w:szCs w:val="24"/>
        </w:rPr>
        <w:t>5</w:t>
      </w:r>
      <w:r w:rsidRPr="00DC7C1D">
        <w:rPr>
          <w:rFonts w:ascii="宋体" w:hAnsi="宋体" w:cs="宋体" w:hint="eastAsia"/>
          <w:color w:val="000000"/>
          <w:sz w:val="24"/>
          <w:szCs w:val="24"/>
        </w:rPr>
        <w:t>秒。</w:t>
      </w:r>
    </w:p>
    <w:p w:rsidR="00AA46D5" w:rsidRPr="0094495C" w:rsidRDefault="00AA46D5" w:rsidP="00DC20D7">
      <w:pPr>
        <w:ind w:firstLineChars="200" w:firstLine="31680"/>
        <w:rPr>
          <w:rFonts w:ascii="宋体"/>
          <w:color w:val="000000"/>
          <w:sz w:val="24"/>
          <w:szCs w:val="24"/>
        </w:rPr>
      </w:pPr>
      <w:r w:rsidRPr="0094495C">
        <w:rPr>
          <w:rFonts w:ascii="宋体" w:hAnsi="宋体" w:cs="宋体" w:hint="eastAsia"/>
          <w:color w:val="000000"/>
          <w:sz w:val="24"/>
          <w:szCs w:val="24"/>
        </w:rPr>
        <w:t>（</w:t>
      </w:r>
      <w:r w:rsidRPr="0094495C">
        <w:rPr>
          <w:rFonts w:ascii="宋体" w:hAnsi="宋体" w:cs="宋体"/>
          <w:color w:val="000000"/>
          <w:sz w:val="24"/>
          <w:szCs w:val="24"/>
        </w:rPr>
        <w:t>2</w:t>
      </w:r>
      <w:r w:rsidRPr="0094495C">
        <w:rPr>
          <w:rFonts w:ascii="宋体" w:hAnsi="宋体" w:cs="宋体" w:hint="eastAsia"/>
          <w:color w:val="000000"/>
          <w:sz w:val="24"/>
          <w:szCs w:val="24"/>
        </w:rPr>
        <w:t>）</w:t>
      </w:r>
      <w:r w:rsidRPr="0094495C">
        <w:rPr>
          <w:rFonts w:ascii="宋体" w:hAnsi="宋体" w:cs="宋体"/>
          <w:color w:val="000000"/>
          <w:sz w:val="24"/>
          <w:szCs w:val="24"/>
        </w:rPr>
        <w:t xml:space="preserve"> </w:t>
      </w:r>
      <w:r w:rsidRPr="0094495C">
        <w:rPr>
          <w:rFonts w:ascii="宋体" w:hAnsi="宋体" w:cs="宋体" w:hint="eastAsia"/>
          <w:color w:val="000000"/>
          <w:sz w:val="24"/>
          <w:szCs w:val="24"/>
        </w:rPr>
        <w:t>在</w:t>
      </w:r>
      <w:r w:rsidRPr="0094495C"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ascii="宋体" w:hAnsi="宋体" w:cs="宋体"/>
          <w:color w:val="000000"/>
          <w:sz w:val="24"/>
          <w:szCs w:val="24"/>
        </w:rPr>
        <w:t>30</w:t>
      </w:r>
      <w:r w:rsidRPr="0094495C">
        <w:rPr>
          <w:rFonts w:ascii="宋体" w:hAnsi="宋体" w:cs="宋体" w:hint="eastAsia"/>
          <w:color w:val="000000"/>
          <w:sz w:val="24"/>
          <w:szCs w:val="24"/>
        </w:rPr>
        <w:t>秒内，控制小球从区域</w:t>
      </w:r>
      <w:r w:rsidRPr="0094495C">
        <w:rPr>
          <w:rFonts w:ascii="宋体" w:hAnsi="宋体" w:cs="宋体"/>
          <w:color w:val="000000"/>
          <w:sz w:val="24"/>
          <w:szCs w:val="24"/>
        </w:rPr>
        <w:t>1</w:t>
      </w:r>
      <w:r w:rsidRPr="0094495C">
        <w:rPr>
          <w:rFonts w:ascii="宋体" w:hAnsi="宋体" w:cs="宋体" w:hint="eastAsia"/>
          <w:color w:val="000000"/>
          <w:sz w:val="24"/>
          <w:szCs w:val="24"/>
        </w:rPr>
        <w:t>进入区域</w:t>
      </w:r>
      <w:r w:rsidRPr="0094495C">
        <w:rPr>
          <w:rFonts w:ascii="宋体" w:hAnsi="宋体" w:cs="宋体"/>
          <w:color w:val="000000"/>
          <w:sz w:val="24"/>
          <w:szCs w:val="24"/>
        </w:rPr>
        <w:t>5</w:t>
      </w:r>
      <w:r w:rsidRPr="0094495C">
        <w:rPr>
          <w:rFonts w:ascii="宋体" w:hAnsi="宋体" w:cs="宋体" w:hint="eastAsia"/>
          <w:color w:val="000000"/>
          <w:sz w:val="24"/>
          <w:szCs w:val="24"/>
        </w:rPr>
        <w:t>，在区域</w:t>
      </w:r>
      <w:r w:rsidRPr="0094495C">
        <w:rPr>
          <w:rFonts w:ascii="宋体" w:hAnsi="宋体" w:cs="宋体"/>
          <w:color w:val="000000"/>
          <w:sz w:val="24"/>
          <w:szCs w:val="24"/>
        </w:rPr>
        <w:t xml:space="preserve"> 5</w:t>
      </w:r>
      <w:r w:rsidRPr="0094495C">
        <w:rPr>
          <w:rFonts w:ascii="宋体" w:hAnsi="宋体" w:cs="宋体" w:hint="eastAsia"/>
          <w:color w:val="000000"/>
          <w:sz w:val="24"/>
          <w:szCs w:val="24"/>
        </w:rPr>
        <w:t>停留不少</w:t>
      </w:r>
      <w:r>
        <w:rPr>
          <w:rFonts w:ascii="宋体" w:hAnsi="宋体" w:cs="宋体" w:hint="eastAsia"/>
          <w:color w:val="000000"/>
          <w:sz w:val="24"/>
          <w:szCs w:val="24"/>
        </w:rPr>
        <w:t>于</w:t>
      </w:r>
      <w:r w:rsidRPr="0094495C">
        <w:rPr>
          <w:rFonts w:ascii="宋体" w:hAnsi="宋体" w:cs="宋体"/>
          <w:color w:val="000000"/>
          <w:sz w:val="24"/>
          <w:szCs w:val="24"/>
        </w:rPr>
        <w:t>2</w:t>
      </w:r>
      <w:r w:rsidRPr="0094495C">
        <w:rPr>
          <w:rFonts w:ascii="宋体" w:hAnsi="宋体" w:cs="宋体" w:hint="eastAsia"/>
          <w:color w:val="000000"/>
          <w:sz w:val="24"/>
          <w:szCs w:val="24"/>
        </w:rPr>
        <w:t>秒。</w:t>
      </w:r>
    </w:p>
    <w:p w:rsidR="00AA46D5" w:rsidRPr="0094495C" w:rsidRDefault="00AA46D5" w:rsidP="00DC20D7">
      <w:pPr>
        <w:ind w:firstLineChars="200" w:firstLine="31680"/>
        <w:rPr>
          <w:rFonts w:ascii="宋体"/>
          <w:color w:val="000000"/>
          <w:sz w:val="24"/>
          <w:szCs w:val="24"/>
        </w:rPr>
      </w:pPr>
      <w:r w:rsidRPr="0094495C">
        <w:rPr>
          <w:rFonts w:ascii="宋体" w:hAnsi="宋体" w:cs="宋体" w:hint="eastAsia"/>
          <w:color w:val="000000"/>
          <w:sz w:val="24"/>
          <w:szCs w:val="24"/>
        </w:rPr>
        <w:t>（</w:t>
      </w:r>
      <w:r w:rsidRPr="0094495C">
        <w:rPr>
          <w:rFonts w:ascii="宋体" w:hAnsi="宋体" w:cs="宋体"/>
          <w:color w:val="000000"/>
          <w:sz w:val="24"/>
          <w:szCs w:val="24"/>
        </w:rPr>
        <w:t>3</w:t>
      </w:r>
      <w:r w:rsidRPr="0094495C">
        <w:rPr>
          <w:rFonts w:ascii="宋体" w:hAnsi="宋体" w:cs="宋体" w:hint="eastAsia"/>
          <w:color w:val="000000"/>
          <w:sz w:val="24"/>
          <w:szCs w:val="24"/>
        </w:rPr>
        <w:t>）</w:t>
      </w:r>
      <w:r w:rsidRPr="0094495C">
        <w:rPr>
          <w:rFonts w:ascii="宋体" w:hAnsi="宋体" w:cs="宋体"/>
          <w:color w:val="000000"/>
          <w:sz w:val="24"/>
          <w:szCs w:val="24"/>
        </w:rPr>
        <w:t xml:space="preserve"> </w:t>
      </w:r>
      <w:r w:rsidRPr="0094495C">
        <w:rPr>
          <w:rFonts w:ascii="宋体" w:hAnsi="宋体" w:cs="宋体" w:hint="eastAsia"/>
          <w:color w:val="000000"/>
          <w:sz w:val="24"/>
          <w:szCs w:val="24"/>
        </w:rPr>
        <w:t>控制小球从区域</w:t>
      </w:r>
      <w:r w:rsidRPr="0094495C">
        <w:rPr>
          <w:rFonts w:ascii="宋体" w:hAnsi="宋体" w:cs="宋体"/>
          <w:color w:val="000000"/>
          <w:sz w:val="24"/>
          <w:szCs w:val="24"/>
        </w:rPr>
        <w:t>9</w:t>
      </w:r>
      <w:r w:rsidRPr="0094495C">
        <w:rPr>
          <w:rFonts w:ascii="宋体" w:hAnsi="宋体" w:cs="宋体" w:hint="eastAsia"/>
          <w:color w:val="000000"/>
          <w:sz w:val="24"/>
          <w:szCs w:val="24"/>
        </w:rPr>
        <w:t>进入区域</w:t>
      </w:r>
      <w:r w:rsidRPr="0094495C">
        <w:rPr>
          <w:rFonts w:ascii="宋体" w:hAnsi="宋体" w:cs="宋体"/>
          <w:color w:val="000000"/>
          <w:sz w:val="24"/>
          <w:szCs w:val="24"/>
        </w:rPr>
        <w:t xml:space="preserve"> 6</w:t>
      </w:r>
      <w:r w:rsidRPr="0094495C">
        <w:rPr>
          <w:rFonts w:ascii="宋体" w:hAnsi="宋体" w:cs="宋体" w:hint="eastAsia"/>
          <w:color w:val="000000"/>
          <w:sz w:val="24"/>
          <w:szCs w:val="24"/>
        </w:rPr>
        <w:t>，在区域</w:t>
      </w:r>
      <w:r w:rsidRPr="0094495C">
        <w:rPr>
          <w:rFonts w:ascii="宋体" w:hAnsi="宋体" w:cs="宋体"/>
          <w:color w:val="000000"/>
          <w:sz w:val="24"/>
          <w:szCs w:val="24"/>
        </w:rPr>
        <w:t>6</w:t>
      </w:r>
      <w:r w:rsidRPr="0094495C">
        <w:rPr>
          <w:rFonts w:ascii="宋体" w:hAnsi="宋体" w:cs="宋体" w:hint="eastAsia"/>
          <w:color w:val="000000"/>
          <w:sz w:val="24"/>
          <w:szCs w:val="24"/>
        </w:rPr>
        <w:t>停留不少于</w:t>
      </w:r>
      <w:r w:rsidRPr="0094495C">
        <w:rPr>
          <w:rFonts w:ascii="宋体" w:hAnsi="宋体" w:cs="宋体"/>
          <w:color w:val="000000"/>
          <w:sz w:val="24"/>
          <w:szCs w:val="24"/>
        </w:rPr>
        <w:t xml:space="preserve"> 2</w:t>
      </w:r>
      <w:r w:rsidRPr="0094495C">
        <w:rPr>
          <w:rFonts w:ascii="宋体" w:hAnsi="宋体" w:cs="宋体" w:hint="eastAsia"/>
          <w:color w:val="000000"/>
          <w:sz w:val="24"/>
          <w:szCs w:val="24"/>
        </w:rPr>
        <w:t>秒；然后再进入区域</w:t>
      </w:r>
      <w:r w:rsidRPr="0094495C">
        <w:rPr>
          <w:rFonts w:ascii="宋体" w:hAnsi="宋体" w:cs="宋体"/>
          <w:color w:val="000000"/>
          <w:sz w:val="24"/>
          <w:szCs w:val="24"/>
        </w:rPr>
        <w:t>5</w:t>
      </w:r>
      <w:r>
        <w:rPr>
          <w:rFonts w:ascii="宋体" w:hAnsi="宋体" w:cs="宋体" w:hint="eastAsia"/>
          <w:color w:val="000000"/>
          <w:sz w:val="24"/>
          <w:szCs w:val="24"/>
        </w:rPr>
        <w:t>，</w:t>
      </w:r>
      <w:r w:rsidRPr="0094495C">
        <w:rPr>
          <w:rFonts w:ascii="宋体" w:hAnsi="宋体" w:cs="宋体" w:hint="eastAsia"/>
          <w:color w:val="000000"/>
          <w:sz w:val="24"/>
          <w:szCs w:val="24"/>
        </w:rPr>
        <w:t>小球在区域</w:t>
      </w:r>
      <w:r w:rsidRPr="0094495C">
        <w:rPr>
          <w:rFonts w:ascii="宋体" w:hAnsi="宋体" w:cs="宋体"/>
          <w:color w:val="000000"/>
          <w:sz w:val="24"/>
          <w:szCs w:val="24"/>
        </w:rPr>
        <w:t xml:space="preserve"> 5</w:t>
      </w:r>
      <w:r w:rsidRPr="0094495C">
        <w:rPr>
          <w:rFonts w:ascii="宋体" w:hAnsi="宋体" w:cs="宋体" w:hint="eastAsia"/>
          <w:color w:val="000000"/>
          <w:sz w:val="24"/>
          <w:szCs w:val="24"/>
        </w:rPr>
        <w:t>停留不少于</w:t>
      </w:r>
      <w:r w:rsidRPr="0094495C">
        <w:rPr>
          <w:rFonts w:ascii="宋体" w:hAnsi="宋体" w:cs="宋体"/>
          <w:color w:val="000000"/>
          <w:sz w:val="24"/>
          <w:szCs w:val="24"/>
        </w:rPr>
        <w:t xml:space="preserve"> 2</w:t>
      </w:r>
      <w:r w:rsidRPr="0094495C">
        <w:rPr>
          <w:rFonts w:ascii="宋体" w:hAnsi="宋体" w:cs="宋体" w:hint="eastAsia"/>
          <w:color w:val="000000"/>
          <w:sz w:val="24"/>
          <w:szCs w:val="24"/>
        </w:rPr>
        <w:t>秒。完成以上两个动作总时间不超过</w:t>
      </w:r>
      <w:r w:rsidRPr="0094495C">
        <w:rPr>
          <w:rFonts w:ascii="宋体" w:hAnsi="宋体" w:cs="宋体"/>
          <w:color w:val="000000"/>
          <w:sz w:val="24"/>
          <w:szCs w:val="24"/>
        </w:rPr>
        <w:t xml:space="preserve"> 30</w:t>
      </w:r>
      <w:r w:rsidRPr="0094495C">
        <w:rPr>
          <w:rFonts w:ascii="宋体" w:hAnsi="宋体" w:cs="宋体" w:hint="eastAsia"/>
          <w:color w:val="000000"/>
          <w:sz w:val="24"/>
          <w:szCs w:val="24"/>
        </w:rPr>
        <w:t>秒。</w:t>
      </w:r>
    </w:p>
    <w:p w:rsidR="00AA46D5" w:rsidRDefault="00AA46D5" w:rsidP="00DC20D7">
      <w:pPr>
        <w:ind w:firstLineChars="200" w:firstLine="31680"/>
        <w:rPr>
          <w:rFonts w:ascii="宋体"/>
          <w:color w:val="000000"/>
          <w:sz w:val="24"/>
          <w:szCs w:val="24"/>
        </w:rPr>
      </w:pPr>
      <w:r w:rsidRPr="0094495C">
        <w:rPr>
          <w:rFonts w:ascii="宋体" w:hAnsi="宋体" w:cs="宋体" w:hint="eastAsia"/>
          <w:color w:val="000000"/>
          <w:sz w:val="24"/>
          <w:szCs w:val="24"/>
        </w:rPr>
        <w:t>（</w:t>
      </w:r>
      <w:r w:rsidRPr="0094495C">
        <w:rPr>
          <w:rFonts w:ascii="宋体" w:hAnsi="宋体" w:cs="宋体"/>
          <w:color w:val="000000"/>
          <w:sz w:val="24"/>
          <w:szCs w:val="24"/>
        </w:rPr>
        <w:t>4</w:t>
      </w:r>
      <w:r w:rsidRPr="0094495C">
        <w:rPr>
          <w:rFonts w:ascii="宋体" w:hAnsi="宋体" w:cs="宋体" w:hint="eastAsia"/>
          <w:color w:val="000000"/>
          <w:sz w:val="24"/>
          <w:szCs w:val="24"/>
        </w:rPr>
        <w:t>）</w:t>
      </w:r>
      <w:r w:rsidRPr="0094495C">
        <w:rPr>
          <w:rFonts w:ascii="宋体" w:hAnsi="宋体" w:cs="宋体"/>
          <w:color w:val="000000"/>
          <w:sz w:val="24"/>
          <w:szCs w:val="24"/>
        </w:rPr>
        <w:t xml:space="preserve"> </w:t>
      </w:r>
      <w:r w:rsidRPr="0094495C">
        <w:rPr>
          <w:rFonts w:ascii="宋体" w:hAnsi="宋体" w:cs="宋体" w:hint="eastAsia"/>
          <w:color w:val="000000"/>
          <w:sz w:val="24"/>
          <w:szCs w:val="24"/>
        </w:rPr>
        <w:t>在</w:t>
      </w:r>
      <w:r>
        <w:rPr>
          <w:rFonts w:ascii="宋体" w:hAnsi="宋体" w:cs="宋体"/>
          <w:color w:val="000000"/>
          <w:sz w:val="24"/>
          <w:szCs w:val="24"/>
        </w:rPr>
        <w:t>6</w:t>
      </w:r>
      <w:r w:rsidRPr="0094495C">
        <w:rPr>
          <w:rFonts w:ascii="宋体" w:cs="宋体"/>
          <w:color w:val="000000"/>
          <w:sz w:val="24"/>
          <w:szCs w:val="24"/>
        </w:rPr>
        <w:t>0</w:t>
      </w:r>
      <w:r w:rsidRPr="0094495C">
        <w:rPr>
          <w:rFonts w:ascii="宋体" w:hAnsi="宋体" w:cs="宋体" w:hint="eastAsia"/>
          <w:color w:val="000000"/>
          <w:sz w:val="24"/>
          <w:szCs w:val="24"/>
        </w:rPr>
        <w:t>秒内，控制小球从区域</w:t>
      </w:r>
      <w:r w:rsidRPr="0094495C">
        <w:rPr>
          <w:rFonts w:ascii="宋体" w:hAnsi="宋体" w:cs="宋体"/>
          <w:color w:val="000000"/>
          <w:sz w:val="24"/>
          <w:szCs w:val="24"/>
        </w:rPr>
        <w:t xml:space="preserve"> 3</w:t>
      </w:r>
      <w:r w:rsidRPr="0094495C">
        <w:rPr>
          <w:rFonts w:ascii="宋体" w:hAnsi="宋体" w:cs="宋体" w:hint="eastAsia"/>
          <w:color w:val="000000"/>
          <w:sz w:val="24"/>
          <w:szCs w:val="24"/>
        </w:rPr>
        <w:t>进入区域</w:t>
      </w:r>
      <w:r w:rsidRPr="0094495C">
        <w:rPr>
          <w:rFonts w:ascii="宋体" w:hAnsi="宋体" w:cs="宋体"/>
          <w:color w:val="000000"/>
          <w:sz w:val="24"/>
          <w:szCs w:val="24"/>
        </w:rPr>
        <w:t>7</w:t>
      </w:r>
      <w:r w:rsidRPr="0094495C">
        <w:rPr>
          <w:rFonts w:ascii="宋体" w:hAnsi="宋体" w:cs="宋体" w:hint="eastAsia"/>
          <w:color w:val="000000"/>
          <w:sz w:val="24"/>
          <w:szCs w:val="24"/>
        </w:rPr>
        <w:t>，且在区域</w:t>
      </w:r>
      <w:r w:rsidRPr="0094495C">
        <w:rPr>
          <w:rFonts w:ascii="宋体" w:hAnsi="宋体" w:cs="宋体"/>
          <w:color w:val="000000"/>
          <w:sz w:val="24"/>
          <w:szCs w:val="24"/>
        </w:rPr>
        <w:t xml:space="preserve"> 7</w:t>
      </w:r>
      <w:r w:rsidRPr="0094495C">
        <w:rPr>
          <w:rFonts w:ascii="宋体" w:hAnsi="宋体" w:cs="宋体" w:hint="eastAsia"/>
          <w:color w:val="000000"/>
          <w:sz w:val="24"/>
          <w:szCs w:val="24"/>
        </w:rPr>
        <w:t>停留不少于</w:t>
      </w:r>
      <w:r w:rsidRPr="0094495C">
        <w:rPr>
          <w:rFonts w:ascii="宋体" w:hAnsi="宋体" w:cs="宋体"/>
          <w:color w:val="000000"/>
          <w:sz w:val="24"/>
          <w:szCs w:val="24"/>
        </w:rPr>
        <w:t xml:space="preserve"> 2</w:t>
      </w:r>
      <w:r w:rsidRPr="0094495C">
        <w:rPr>
          <w:rFonts w:ascii="宋体" w:hAnsi="宋体" w:cs="宋体" w:hint="eastAsia"/>
          <w:color w:val="000000"/>
          <w:sz w:val="24"/>
          <w:szCs w:val="24"/>
        </w:rPr>
        <w:t>秒。</w:t>
      </w:r>
    </w:p>
    <w:p w:rsidR="00AA46D5" w:rsidRDefault="00AA46D5" w:rsidP="00CF4C7F">
      <w:pPr>
        <w:spacing w:line="25" w:lineRule="atLeast"/>
        <w:rPr>
          <w:rFonts w:ascii="宋体"/>
          <w:b/>
          <w:bCs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2</w:t>
      </w:r>
      <w:r>
        <w:rPr>
          <w:rFonts w:ascii="宋体" w:hAnsi="宋体" w:cs="宋体" w:hint="eastAsia"/>
          <w:b/>
          <w:bCs/>
          <w:sz w:val="24"/>
          <w:szCs w:val="24"/>
        </w:rPr>
        <w:t>．发挥部分</w:t>
      </w:r>
    </w:p>
    <w:p w:rsidR="00AA46D5" w:rsidRDefault="00AA46D5" w:rsidP="00DC20D7">
      <w:pPr>
        <w:ind w:firstLineChars="200" w:firstLine="31680"/>
        <w:rPr>
          <w:rFonts w:ascii="宋体"/>
          <w:color w:val="000000"/>
          <w:sz w:val="24"/>
          <w:szCs w:val="24"/>
        </w:rPr>
      </w:pPr>
      <w:r w:rsidRPr="0094495C">
        <w:rPr>
          <w:rFonts w:ascii="宋体" w:hAnsi="宋体" w:cs="宋体" w:hint="eastAsia"/>
          <w:color w:val="000000"/>
          <w:sz w:val="24"/>
          <w:szCs w:val="24"/>
        </w:rPr>
        <w:t>（</w:t>
      </w:r>
      <w:r w:rsidRPr="0094495C">
        <w:rPr>
          <w:rFonts w:ascii="宋体" w:hAnsi="宋体" w:cs="宋体"/>
          <w:color w:val="000000"/>
          <w:sz w:val="24"/>
          <w:szCs w:val="24"/>
        </w:rPr>
        <w:t>1</w:t>
      </w:r>
      <w:r w:rsidRPr="0094495C">
        <w:rPr>
          <w:rFonts w:ascii="宋体" w:hAnsi="宋体" w:cs="宋体" w:hint="eastAsia"/>
          <w:color w:val="000000"/>
          <w:sz w:val="24"/>
          <w:szCs w:val="24"/>
        </w:rPr>
        <w:t>）在</w:t>
      </w:r>
      <w:r>
        <w:rPr>
          <w:rFonts w:ascii="宋体" w:hAnsi="宋体" w:cs="宋体"/>
          <w:color w:val="000000"/>
          <w:sz w:val="24"/>
          <w:szCs w:val="24"/>
        </w:rPr>
        <w:t>9</w:t>
      </w:r>
      <w:r w:rsidRPr="0094495C">
        <w:rPr>
          <w:rFonts w:ascii="宋体" w:cs="宋体"/>
          <w:color w:val="000000"/>
          <w:sz w:val="24"/>
          <w:szCs w:val="24"/>
        </w:rPr>
        <w:t>0</w:t>
      </w:r>
      <w:r w:rsidRPr="0094495C">
        <w:rPr>
          <w:rFonts w:ascii="宋体" w:hAnsi="宋体" w:cs="宋体" w:hint="eastAsia"/>
          <w:color w:val="000000"/>
          <w:sz w:val="24"/>
          <w:szCs w:val="24"/>
        </w:rPr>
        <w:t>秒内，控制小球从区域</w:t>
      </w:r>
      <w:r w:rsidRPr="0094495C">
        <w:rPr>
          <w:rFonts w:ascii="宋体" w:hAnsi="宋体" w:cs="宋体"/>
          <w:color w:val="000000"/>
          <w:sz w:val="24"/>
          <w:szCs w:val="24"/>
        </w:rPr>
        <w:t>3</w:t>
      </w:r>
      <w:r w:rsidRPr="0094495C">
        <w:rPr>
          <w:rFonts w:ascii="宋体" w:hAnsi="宋体" w:cs="宋体" w:hint="eastAsia"/>
          <w:color w:val="000000"/>
          <w:sz w:val="24"/>
          <w:szCs w:val="24"/>
        </w:rPr>
        <w:t>出发，先后进入区域</w:t>
      </w:r>
      <w:r w:rsidRPr="0094495C">
        <w:rPr>
          <w:rFonts w:ascii="宋体" w:hAnsi="宋体" w:cs="宋体"/>
          <w:color w:val="000000"/>
          <w:sz w:val="24"/>
          <w:szCs w:val="24"/>
        </w:rPr>
        <w:t>6</w:t>
      </w:r>
      <w:r w:rsidRPr="0094495C">
        <w:rPr>
          <w:rFonts w:ascii="宋体" w:hAnsi="宋体" w:cs="宋体" w:hint="eastAsia"/>
          <w:color w:val="000000"/>
          <w:sz w:val="24"/>
          <w:szCs w:val="24"/>
        </w:rPr>
        <w:t>、区域</w:t>
      </w:r>
      <w:r w:rsidRPr="0094495C">
        <w:rPr>
          <w:rFonts w:ascii="宋体" w:hAnsi="宋体" w:cs="宋体"/>
          <w:color w:val="000000"/>
          <w:sz w:val="24"/>
          <w:szCs w:val="24"/>
        </w:rPr>
        <w:t>8</w:t>
      </w:r>
      <w:r w:rsidRPr="0094495C">
        <w:rPr>
          <w:rFonts w:ascii="宋体" w:hAnsi="宋体" w:cs="宋体" w:hint="eastAsia"/>
          <w:color w:val="000000"/>
          <w:sz w:val="24"/>
          <w:szCs w:val="24"/>
        </w:rPr>
        <w:t>，停止于区域</w:t>
      </w:r>
      <w:r w:rsidRPr="0094495C">
        <w:rPr>
          <w:rFonts w:ascii="宋体" w:hAnsi="宋体" w:cs="宋体"/>
          <w:color w:val="000000"/>
          <w:sz w:val="24"/>
          <w:szCs w:val="24"/>
        </w:rPr>
        <w:t>7</w:t>
      </w:r>
      <w:r>
        <w:rPr>
          <w:rFonts w:ascii="宋体" w:hAnsi="宋体" w:cs="宋体" w:hint="eastAsia"/>
          <w:color w:val="000000"/>
          <w:sz w:val="24"/>
          <w:szCs w:val="24"/>
        </w:rPr>
        <w:t>，</w:t>
      </w:r>
      <w:r w:rsidRPr="0094495C">
        <w:rPr>
          <w:rFonts w:ascii="宋体" w:hAnsi="宋体" w:cs="宋体" w:hint="eastAsia"/>
          <w:color w:val="000000"/>
          <w:sz w:val="24"/>
          <w:szCs w:val="24"/>
        </w:rPr>
        <w:t>在区域</w:t>
      </w:r>
      <w:r w:rsidRPr="0094495C">
        <w:rPr>
          <w:rFonts w:ascii="宋体" w:hAnsi="宋体" w:cs="宋体"/>
          <w:color w:val="000000"/>
          <w:sz w:val="24"/>
          <w:szCs w:val="24"/>
        </w:rPr>
        <w:t xml:space="preserve"> 7</w:t>
      </w:r>
      <w:r w:rsidRPr="0094495C">
        <w:rPr>
          <w:rFonts w:ascii="宋体" w:hAnsi="宋体" w:cs="宋体" w:hint="eastAsia"/>
          <w:color w:val="000000"/>
          <w:sz w:val="24"/>
          <w:szCs w:val="24"/>
        </w:rPr>
        <w:t>中停留时间不少于</w:t>
      </w:r>
      <w:r w:rsidRPr="0094495C">
        <w:rPr>
          <w:rFonts w:ascii="宋体" w:hAnsi="宋体" w:cs="宋体"/>
          <w:color w:val="000000"/>
          <w:sz w:val="24"/>
          <w:szCs w:val="24"/>
        </w:rPr>
        <w:t xml:space="preserve"> 2</w:t>
      </w:r>
      <w:r w:rsidRPr="0094495C">
        <w:rPr>
          <w:rFonts w:ascii="宋体" w:hAnsi="宋体" w:cs="宋体" w:hint="eastAsia"/>
          <w:color w:val="000000"/>
          <w:sz w:val="24"/>
          <w:szCs w:val="24"/>
        </w:rPr>
        <w:t>秒。</w:t>
      </w:r>
    </w:p>
    <w:p w:rsidR="00AA46D5" w:rsidRDefault="00AA46D5" w:rsidP="00DC20D7">
      <w:pPr>
        <w:ind w:firstLineChars="200" w:firstLine="31680"/>
        <w:rPr>
          <w:rFonts w:ascii="宋体"/>
          <w:color w:val="000000"/>
          <w:sz w:val="24"/>
          <w:szCs w:val="24"/>
        </w:rPr>
      </w:pPr>
      <w:r w:rsidRPr="0094495C">
        <w:rPr>
          <w:rFonts w:ascii="宋体" w:hAnsi="宋体" w:cs="宋体" w:hint="eastAsia"/>
          <w:color w:val="000000"/>
          <w:sz w:val="24"/>
          <w:szCs w:val="24"/>
        </w:rPr>
        <w:t>（</w:t>
      </w:r>
      <w:r w:rsidRPr="0094495C">
        <w:rPr>
          <w:rFonts w:ascii="宋体" w:hAnsi="宋体" w:cs="宋体"/>
          <w:color w:val="000000"/>
          <w:sz w:val="24"/>
          <w:szCs w:val="24"/>
        </w:rPr>
        <w:t>2</w:t>
      </w:r>
      <w:r>
        <w:rPr>
          <w:rFonts w:ascii="宋体" w:hAnsi="宋体" w:cs="宋体" w:hint="eastAsia"/>
          <w:color w:val="000000"/>
          <w:sz w:val="24"/>
          <w:szCs w:val="24"/>
        </w:rPr>
        <w:t>）裁判当场指定小球运动路径，不限制运动时间</w:t>
      </w:r>
    </w:p>
    <w:p w:rsidR="00AA46D5" w:rsidRPr="0094495C" w:rsidRDefault="00AA46D5" w:rsidP="00DC20D7">
      <w:pPr>
        <w:ind w:firstLineChars="200" w:firstLine="316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（</w:t>
      </w:r>
      <w:r>
        <w:rPr>
          <w:rFonts w:ascii="宋体" w:hAnsi="宋体" w:cs="宋体"/>
          <w:color w:val="000000"/>
          <w:sz w:val="24"/>
          <w:szCs w:val="24"/>
        </w:rPr>
        <w:t>3</w:t>
      </w:r>
      <w:r>
        <w:rPr>
          <w:rFonts w:ascii="宋体" w:hAnsi="宋体" w:cs="宋体" w:hint="eastAsia"/>
          <w:color w:val="000000"/>
          <w:sz w:val="24"/>
          <w:szCs w:val="24"/>
        </w:rPr>
        <w:t>）</w:t>
      </w:r>
      <w:r w:rsidRPr="0094495C">
        <w:rPr>
          <w:rFonts w:ascii="宋体" w:hAnsi="宋体" w:cs="宋体" w:hint="eastAsia"/>
          <w:color w:val="000000"/>
          <w:sz w:val="24"/>
          <w:szCs w:val="24"/>
        </w:rPr>
        <w:t>将小球从任意方向扔向平板，控制小球进入区域</w:t>
      </w:r>
      <w:r w:rsidRPr="0094495C">
        <w:rPr>
          <w:rFonts w:ascii="宋体" w:hAnsi="宋体" w:cs="宋体"/>
          <w:color w:val="000000"/>
          <w:sz w:val="24"/>
          <w:szCs w:val="24"/>
        </w:rPr>
        <w:t>5</w:t>
      </w:r>
      <w:r w:rsidRPr="0094495C">
        <w:rPr>
          <w:rFonts w:ascii="宋体" w:hAnsi="宋体" w:cs="宋体" w:hint="eastAsia"/>
          <w:color w:val="000000"/>
          <w:sz w:val="24"/>
          <w:szCs w:val="24"/>
        </w:rPr>
        <w:t>，且在区域</w:t>
      </w:r>
      <w:r w:rsidRPr="0094495C">
        <w:rPr>
          <w:rFonts w:ascii="宋体" w:hAnsi="宋体" w:cs="宋体"/>
          <w:color w:val="000000"/>
          <w:sz w:val="24"/>
          <w:szCs w:val="24"/>
        </w:rPr>
        <w:t>5</w:t>
      </w:r>
      <w:r w:rsidRPr="0094495C">
        <w:rPr>
          <w:rFonts w:ascii="宋体" w:hAnsi="宋体" w:cs="宋体" w:hint="eastAsia"/>
          <w:color w:val="000000"/>
          <w:sz w:val="24"/>
          <w:szCs w:val="24"/>
        </w:rPr>
        <w:t>停留不少于</w:t>
      </w:r>
      <w:r w:rsidRPr="0094495C">
        <w:rPr>
          <w:rFonts w:ascii="宋体" w:hAnsi="宋体" w:cs="宋体"/>
          <w:color w:val="000000"/>
          <w:sz w:val="24"/>
          <w:szCs w:val="24"/>
        </w:rPr>
        <w:t>5</w:t>
      </w:r>
      <w:r w:rsidRPr="0094495C">
        <w:rPr>
          <w:rFonts w:ascii="宋体" w:hAnsi="宋体" w:cs="宋体" w:hint="eastAsia"/>
          <w:color w:val="000000"/>
          <w:sz w:val="24"/>
          <w:szCs w:val="24"/>
        </w:rPr>
        <w:t>秒。</w:t>
      </w:r>
    </w:p>
    <w:p w:rsidR="00AA46D5" w:rsidRPr="006061E6" w:rsidRDefault="00AA46D5" w:rsidP="00DC20D7">
      <w:pPr>
        <w:ind w:firstLineChars="200" w:firstLine="31680"/>
        <w:rPr>
          <w:rFonts w:ascii="宋体"/>
          <w:color w:val="000000"/>
          <w:sz w:val="24"/>
          <w:szCs w:val="24"/>
        </w:rPr>
      </w:pPr>
      <w:r w:rsidRPr="0094495C">
        <w:rPr>
          <w:rFonts w:ascii="宋体" w:hAnsi="宋体" w:cs="宋体" w:hint="eastAsia"/>
          <w:color w:val="000000"/>
          <w:sz w:val="24"/>
          <w:szCs w:val="24"/>
        </w:rPr>
        <w:t>（</w:t>
      </w:r>
      <w:r>
        <w:rPr>
          <w:rFonts w:ascii="宋体" w:hAnsi="宋体" w:cs="宋体"/>
          <w:color w:val="000000"/>
          <w:sz w:val="24"/>
          <w:szCs w:val="24"/>
        </w:rPr>
        <w:t>4</w:t>
      </w:r>
      <w:r>
        <w:rPr>
          <w:rFonts w:ascii="宋体" w:hAnsi="宋体" w:cs="宋体" w:hint="eastAsia"/>
          <w:color w:val="000000"/>
          <w:sz w:val="24"/>
          <w:szCs w:val="24"/>
        </w:rPr>
        <w:t>）</w:t>
      </w:r>
      <w:r w:rsidRPr="0094495C">
        <w:rPr>
          <w:rFonts w:ascii="宋体" w:hAnsi="宋体" w:cs="宋体" w:hint="eastAsia"/>
          <w:color w:val="000000"/>
          <w:sz w:val="24"/>
          <w:szCs w:val="24"/>
        </w:rPr>
        <w:t>其他</w:t>
      </w:r>
    </w:p>
    <w:p w:rsidR="00AA46D5" w:rsidRPr="005E08AF" w:rsidRDefault="00AA46D5" w:rsidP="00CF4C7F">
      <w:pPr>
        <w:spacing w:before="238"/>
        <w:ind w:left="138" w:right="1404"/>
        <w:rPr>
          <w:rFonts w:ascii="宋体"/>
          <w:b/>
          <w:bCs/>
          <w:sz w:val="28"/>
          <w:szCs w:val="28"/>
        </w:rPr>
      </w:pPr>
      <w:r w:rsidRPr="005E08AF">
        <w:rPr>
          <w:rFonts w:ascii="宋体" w:hAnsi="宋体" w:cs="宋体" w:hint="eastAsia"/>
          <w:b/>
          <w:bCs/>
          <w:sz w:val="28"/>
          <w:szCs w:val="28"/>
        </w:rPr>
        <w:t>三、说明</w:t>
      </w:r>
    </w:p>
    <w:p w:rsidR="00AA46D5" w:rsidRPr="00CF4C7F" w:rsidRDefault="00AA46D5" w:rsidP="00CF4C7F">
      <w:pPr>
        <w:spacing w:line="25" w:lineRule="atLeast"/>
        <w:rPr>
          <w:rFonts w:ascii="宋体"/>
          <w:b/>
          <w:bCs/>
          <w:sz w:val="24"/>
          <w:szCs w:val="24"/>
        </w:rPr>
      </w:pPr>
      <w:r w:rsidRPr="00CF4C7F">
        <w:rPr>
          <w:rFonts w:ascii="宋体" w:hAnsi="宋体" w:cs="宋体"/>
          <w:b/>
          <w:bCs/>
          <w:sz w:val="24"/>
          <w:szCs w:val="24"/>
        </w:rPr>
        <w:t xml:space="preserve">1. </w:t>
      </w:r>
      <w:r w:rsidRPr="00CF4C7F">
        <w:rPr>
          <w:rFonts w:ascii="宋体" w:hAnsi="宋体" w:cs="宋体" w:hint="eastAsia"/>
          <w:b/>
          <w:bCs/>
          <w:sz w:val="24"/>
          <w:szCs w:val="24"/>
        </w:rPr>
        <w:t>系统结构要求与说明</w:t>
      </w:r>
    </w:p>
    <w:p w:rsidR="00AA46D5" w:rsidRPr="00FB4807" w:rsidRDefault="00AA46D5" w:rsidP="00DC20D7">
      <w:pPr>
        <w:pStyle w:val="BodyText"/>
        <w:spacing w:after="0"/>
        <w:ind w:firstLineChars="174" w:firstLine="316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（</w:t>
      </w:r>
      <w:r>
        <w:rPr>
          <w:rFonts w:ascii="宋体" w:hAnsi="宋体" w:cs="宋体"/>
          <w:color w:val="000000"/>
          <w:sz w:val="24"/>
          <w:szCs w:val="24"/>
        </w:rPr>
        <w:t>1</w:t>
      </w:r>
      <w:r>
        <w:rPr>
          <w:rFonts w:ascii="宋体" w:hAnsi="宋体" w:cs="宋体" w:hint="eastAsia"/>
          <w:color w:val="000000"/>
          <w:sz w:val="24"/>
          <w:szCs w:val="24"/>
        </w:rPr>
        <w:t>）</w:t>
      </w:r>
      <w:r w:rsidRPr="00FB4807">
        <w:rPr>
          <w:rFonts w:ascii="宋体" w:hAnsi="宋体" w:cs="宋体" w:hint="eastAsia"/>
          <w:color w:val="000000"/>
          <w:sz w:val="24"/>
          <w:szCs w:val="24"/>
        </w:rPr>
        <w:t>平板的长宽不得大于图</w:t>
      </w:r>
      <w:r w:rsidRPr="00FB4807">
        <w:rPr>
          <w:rFonts w:ascii="宋体" w:hAnsi="宋体" w:cs="宋体"/>
          <w:color w:val="000000"/>
          <w:sz w:val="24"/>
          <w:szCs w:val="24"/>
        </w:rPr>
        <w:t xml:space="preserve"> 1 </w:t>
      </w:r>
      <w:r w:rsidRPr="00FB4807">
        <w:rPr>
          <w:rFonts w:ascii="宋体" w:hAnsi="宋体" w:cs="宋体" w:hint="eastAsia"/>
          <w:color w:val="000000"/>
          <w:sz w:val="24"/>
          <w:szCs w:val="24"/>
        </w:rPr>
        <w:t>中标注尺寸；</w:t>
      </w:r>
      <w:r w:rsidRPr="00FB4807">
        <w:rPr>
          <w:rFonts w:ascii="宋体" w:hAnsi="宋体" w:cs="宋体"/>
          <w:color w:val="000000"/>
          <w:sz w:val="24"/>
          <w:szCs w:val="24"/>
        </w:rPr>
        <w:t>1</w:t>
      </w:r>
      <w:r w:rsidRPr="00FB4807">
        <w:rPr>
          <w:rFonts w:ascii="宋体" w:hAnsi="宋体" w:cs="宋体" w:hint="eastAsia"/>
          <w:color w:val="000000"/>
          <w:sz w:val="24"/>
          <w:szCs w:val="24"/>
        </w:rPr>
        <w:t>～</w:t>
      </w:r>
      <w:r w:rsidRPr="00FB4807">
        <w:rPr>
          <w:rFonts w:ascii="宋体" w:hAnsi="宋体" w:cs="宋体"/>
          <w:color w:val="000000"/>
          <w:sz w:val="24"/>
          <w:szCs w:val="24"/>
        </w:rPr>
        <w:t xml:space="preserve">9 </w:t>
      </w:r>
      <w:r w:rsidRPr="00FB4807">
        <w:rPr>
          <w:rFonts w:ascii="宋体" w:hAnsi="宋体" w:cs="宋体" w:hint="eastAsia"/>
          <w:color w:val="000000"/>
          <w:sz w:val="24"/>
          <w:szCs w:val="24"/>
        </w:rPr>
        <w:t>号圆形区域外径为</w:t>
      </w:r>
      <w:r w:rsidRPr="00FB4807">
        <w:rPr>
          <w:rFonts w:ascii="宋体" w:hAnsi="宋体" w:cs="宋体"/>
          <w:color w:val="000000"/>
          <w:sz w:val="24"/>
          <w:szCs w:val="24"/>
        </w:rPr>
        <w:t>3cm</w:t>
      </w:r>
      <w:r w:rsidRPr="00FB4807">
        <w:rPr>
          <w:rFonts w:ascii="宋体" w:hAnsi="宋体" w:cs="宋体" w:hint="eastAsia"/>
          <w:color w:val="000000"/>
          <w:sz w:val="24"/>
          <w:szCs w:val="24"/>
        </w:rPr>
        <w:t>，相邻两个区域中心距</w:t>
      </w:r>
      <w:r w:rsidRPr="00FB4807">
        <w:rPr>
          <w:rFonts w:ascii="宋体" w:cs="宋体"/>
          <w:color w:val="000000"/>
          <w:sz w:val="24"/>
          <w:szCs w:val="24"/>
        </w:rPr>
        <w:t>,</w:t>
      </w:r>
      <w:r w:rsidRPr="00FB4807">
        <w:rPr>
          <w:rFonts w:ascii="宋体" w:hAnsi="宋体" w:cs="宋体"/>
          <w:color w:val="000000"/>
          <w:sz w:val="24"/>
          <w:szCs w:val="24"/>
        </w:rPr>
        <w:t>15cm</w:t>
      </w:r>
      <w:r w:rsidRPr="00FB4807">
        <w:rPr>
          <w:rFonts w:ascii="宋体" w:hAnsi="宋体" w:cs="宋体" w:hint="eastAsia"/>
          <w:color w:val="000000"/>
          <w:sz w:val="24"/>
          <w:szCs w:val="24"/>
        </w:rPr>
        <w:t>；</w:t>
      </w:r>
      <w:r w:rsidRPr="00FB4807">
        <w:rPr>
          <w:rFonts w:ascii="宋体" w:hAnsi="宋体" w:cs="宋体"/>
          <w:color w:val="000000"/>
          <w:sz w:val="24"/>
          <w:szCs w:val="24"/>
        </w:rPr>
        <w:t>1</w:t>
      </w:r>
      <w:r w:rsidRPr="00FB4807">
        <w:rPr>
          <w:rFonts w:ascii="宋体" w:hAnsi="宋体" w:cs="宋体" w:hint="eastAsia"/>
          <w:color w:val="000000"/>
          <w:sz w:val="24"/>
          <w:szCs w:val="24"/>
        </w:rPr>
        <w:t>～</w:t>
      </w:r>
      <w:r w:rsidRPr="00FB4807">
        <w:rPr>
          <w:rFonts w:ascii="宋体" w:hAnsi="宋体" w:cs="宋体"/>
          <w:color w:val="000000"/>
          <w:sz w:val="24"/>
          <w:szCs w:val="24"/>
        </w:rPr>
        <w:t xml:space="preserve">9 </w:t>
      </w:r>
      <w:r w:rsidRPr="00FB4807">
        <w:rPr>
          <w:rFonts w:ascii="宋体" w:hAnsi="宋体" w:cs="宋体" w:hint="eastAsia"/>
          <w:color w:val="000000"/>
          <w:sz w:val="24"/>
          <w:szCs w:val="24"/>
        </w:rPr>
        <w:t>区域内可选择加工外径不超过</w:t>
      </w:r>
      <w:r w:rsidRPr="00FB4807">
        <w:rPr>
          <w:rFonts w:ascii="宋体" w:hAnsi="宋体" w:cs="宋体"/>
          <w:color w:val="000000"/>
          <w:sz w:val="24"/>
          <w:szCs w:val="24"/>
        </w:rPr>
        <w:t xml:space="preserve"> 3cm </w:t>
      </w:r>
      <w:r w:rsidRPr="00FB4807">
        <w:rPr>
          <w:rFonts w:ascii="宋体" w:hAnsi="宋体" w:cs="宋体" w:hint="eastAsia"/>
          <w:color w:val="000000"/>
          <w:sz w:val="24"/>
          <w:szCs w:val="24"/>
        </w:rPr>
        <w:t>的凹陷；</w:t>
      </w:r>
    </w:p>
    <w:p w:rsidR="00AA46D5" w:rsidRPr="00FB4807" w:rsidRDefault="00AA46D5" w:rsidP="00DC20D7">
      <w:pPr>
        <w:pStyle w:val="BodyText"/>
        <w:spacing w:after="0"/>
        <w:ind w:firstLineChars="174" w:firstLine="316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（</w:t>
      </w:r>
      <w:r>
        <w:rPr>
          <w:rFonts w:ascii="宋体" w:hAnsi="宋体" w:cs="宋体"/>
          <w:color w:val="000000"/>
          <w:sz w:val="24"/>
          <w:szCs w:val="24"/>
        </w:rPr>
        <w:t>2</w:t>
      </w:r>
      <w:r>
        <w:rPr>
          <w:rFonts w:ascii="宋体" w:hAnsi="宋体" w:cs="宋体" w:hint="eastAsia"/>
          <w:color w:val="000000"/>
          <w:sz w:val="24"/>
          <w:szCs w:val="24"/>
        </w:rPr>
        <w:t>）</w:t>
      </w:r>
      <w:r w:rsidRPr="00FB4807">
        <w:rPr>
          <w:rFonts w:ascii="宋体" w:hAnsi="宋体" w:cs="宋体" w:hint="eastAsia"/>
          <w:color w:val="000000"/>
          <w:sz w:val="24"/>
          <w:szCs w:val="24"/>
        </w:rPr>
        <w:t>平板及</w:t>
      </w:r>
      <w:r w:rsidRPr="00FB4807">
        <w:rPr>
          <w:rFonts w:ascii="宋体" w:hAnsi="宋体" w:cs="宋体"/>
          <w:color w:val="000000"/>
          <w:sz w:val="24"/>
          <w:szCs w:val="24"/>
        </w:rPr>
        <w:t xml:space="preserve"> 1-9 </w:t>
      </w:r>
      <w:r w:rsidRPr="00FB4807">
        <w:rPr>
          <w:rFonts w:ascii="宋体" w:hAnsi="宋体" w:cs="宋体" w:hint="eastAsia"/>
          <w:color w:val="000000"/>
          <w:sz w:val="24"/>
          <w:szCs w:val="24"/>
        </w:rPr>
        <w:t>号圆形区域的颜色可自行决定；</w:t>
      </w:r>
    </w:p>
    <w:p w:rsidR="00AA46D5" w:rsidRDefault="00AA46D5" w:rsidP="00DC20D7">
      <w:pPr>
        <w:pStyle w:val="BodyText"/>
        <w:spacing w:after="0"/>
        <w:ind w:firstLineChars="174" w:firstLine="31680"/>
        <w:rPr>
          <w:rFonts w:ascii="宋体"/>
          <w:color w:val="000000"/>
          <w:sz w:val="24"/>
          <w:szCs w:val="24"/>
        </w:rPr>
      </w:pPr>
      <w:r w:rsidRPr="00FB4807">
        <w:rPr>
          <w:rFonts w:ascii="宋体" w:hAnsi="宋体" w:cs="宋体" w:hint="eastAsia"/>
          <w:color w:val="000000"/>
          <w:sz w:val="24"/>
          <w:szCs w:val="24"/>
        </w:rPr>
        <w:t>（</w:t>
      </w:r>
      <w:r w:rsidRPr="00FB4807">
        <w:rPr>
          <w:rFonts w:ascii="宋体" w:hAnsi="宋体" w:cs="宋体"/>
          <w:color w:val="000000"/>
          <w:sz w:val="24"/>
          <w:szCs w:val="24"/>
        </w:rPr>
        <w:t>3</w:t>
      </w:r>
      <w:r>
        <w:rPr>
          <w:rFonts w:ascii="宋体" w:hAnsi="宋体" w:cs="宋体" w:hint="eastAsia"/>
          <w:color w:val="000000"/>
          <w:sz w:val="24"/>
          <w:szCs w:val="24"/>
        </w:rPr>
        <w:t>）</w:t>
      </w:r>
      <w:r>
        <w:rPr>
          <w:rFonts w:ascii="宋体" w:hAnsi="宋体" w:cs="宋体"/>
          <w:color w:val="000000"/>
          <w:sz w:val="24"/>
          <w:szCs w:val="24"/>
        </w:rPr>
        <w:t xml:space="preserve"> </w:t>
      </w:r>
      <w:r w:rsidRPr="00FB4807">
        <w:rPr>
          <w:rFonts w:ascii="宋体" w:hAnsi="宋体" w:cs="宋体" w:hint="eastAsia"/>
          <w:color w:val="000000"/>
          <w:sz w:val="24"/>
          <w:szCs w:val="24"/>
        </w:rPr>
        <w:t>自行设计平板的支撑（或悬挂）结构，选择执行机构，但不得使用商品化产品；检测小球运动的方式不限；若平板机构上无自制电路，则无需密封包装，</w:t>
      </w:r>
      <w:r w:rsidRPr="00FB4807">
        <w:rPr>
          <w:rFonts w:ascii="宋体" w:hAnsi="宋体" w:cs="宋体"/>
          <w:color w:val="000000"/>
          <w:sz w:val="24"/>
          <w:szCs w:val="24"/>
        </w:rPr>
        <w:t xml:space="preserve"> </w:t>
      </w:r>
      <w:r w:rsidRPr="00FB4807">
        <w:rPr>
          <w:rFonts w:ascii="宋体" w:hAnsi="宋体" w:cs="宋体" w:hint="eastAsia"/>
          <w:color w:val="000000"/>
          <w:sz w:val="24"/>
          <w:szCs w:val="24"/>
        </w:rPr>
        <w:t>可随身携带至测试现场；</w:t>
      </w:r>
    </w:p>
    <w:p w:rsidR="00AA46D5" w:rsidRDefault="00AA46D5" w:rsidP="00DC20D7">
      <w:pPr>
        <w:pStyle w:val="BodyText"/>
        <w:spacing w:after="0"/>
        <w:ind w:firstLineChars="174" w:firstLine="31680"/>
        <w:rPr>
          <w:rFonts w:ascii="宋体"/>
          <w:color w:val="000000"/>
          <w:sz w:val="24"/>
          <w:szCs w:val="24"/>
        </w:rPr>
      </w:pPr>
      <w:r w:rsidRPr="00FB4807">
        <w:rPr>
          <w:rFonts w:ascii="宋体" w:hAnsi="宋体" w:cs="宋体" w:hint="eastAsia"/>
          <w:color w:val="000000"/>
          <w:sz w:val="24"/>
          <w:szCs w:val="24"/>
        </w:rPr>
        <w:t>（</w:t>
      </w:r>
      <w:r w:rsidRPr="00FB4807">
        <w:rPr>
          <w:rFonts w:ascii="宋体" w:hAnsi="宋体" w:cs="宋体"/>
          <w:color w:val="000000"/>
          <w:sz w:val="24"/>
          <w:szCs w:val="24"/>
        </w:rPr>
        <w:t>4</w:t>
      </w:r>
      <w:r>
        <w:rPr>
          <w:rFonts w:ascii="宋体" w:hAnsi="宋体" w:cs="宋体" w:hint="eastAsia"/>
          <w:color w:val="000000"/>
          <w:sz w:val="24"/>
          <w:szCs w:val="24"/>
        </w:rPr>
        <w:t>）</w:t>
      </w:r>
      <w:r w:rsidRPr="00FB4807">
        <w:rPr>
          <w:rFonts w:ascii="宋体" w:hAnsi="宋体" w:cs="宋体" w:hint="eastAsia"/>
          <w:color w:val="000000"/>
          <w:sz w:val="24"/>
          <w:szCs w:val="24"/>
        </w:rPr>
        <w:t>平板可采用木质（细木工板、多层夹板）、金属、有机玻璃、硬塑料等材质，</w:t>
      </w:r>
      <w:r w:rsidRPr="00FB4807">
        <w:rPr>
          <w:rFonts w:ascii="宋体" w:hAnsi="宋体" w:cs="宋体"/>
          <w:color w:val="000000"/>
          <w:sz w:val="24"/>
          <w:szCs w:val="24"/>
        </w:rPr>
        <w:t xml:space="preserve"> </w:t>
      </w:r>
      <w:r w:rsidRPr="00FB4807">
        <w:rPr>
          <w:rFonts w:ascii="宋体" w:hAnsi="宋体" w:cs="宋体" w:hint="eastAsia"/>
          <w:color w:val="000000"/>
          <w:sz w:val="24"/>
          <w:szCs w:val="24"/>
        </w:rPr>
        <w:t>其表面应平滑，不得敷设其他材料，且边缘无凸起；</w:t>
      </w:r>
    </w:p>
    <w:p w:rsidR="00AA46D5" w:rsidRPr="00FB4807" w:rsidRDefault="00AA46D5" w:rsidP="00DC20D7">
      <w:pPr>
        <w:pStyle w:val="BodyText"/>
        <w:spacing w:after="0"/>
        <w:ind w:firstLineChars="174" w:firstLine="31680"/>
        <w:rPr>
          <w:rFonts w:ascii="宋体"/>
          <w:color w:val="000000"/>
          <w:sz w:val="24"/>
          <w:szCs w:val="24"/>
        </w:rPr>
      </w:pPr>
      <w:r w:rsidRPr="00FB4807">
        <w:rPr>
          <w:rFonts w:ascii="宋体" w:hAnsi="宋体" w:cs="宋体" w:hint="eastAsia"/>
          <w:color w:val="000000"/>
          <w:sz w:val="24"/>
          <w:szCs w:val="24"/>
        </w:rPr>
        <w:t>（</w:t>
      </w:r>
      <w:r w:rsidRPr="00FB4807">
        <w:rPr>
          <w:rFonts w:ascii="宋体" w:hAnsi="宋体" w:cs="宋体"/>
          <w:color w:val="000000"/>
          <w:sz w:val="24"/>
          <w:szCs w:val="24"/>
        </w:rPr>
        <w:t>5</w:t>
      </w:r>
      <w:r>
        <w:rPr>
          <w:rFonts w:ascii="宋体" w:hAnsi="宋体" w:cs="宋体" w:hint="eastAsia"/>
          <w:color w:val="000000"/>
          <w:sz w:val="24"/>
          <w:szCs w:val="24"/>
        </w:rPr>
        <w:t>）</w:t>
      </w:r>
      <w:r w:rsidRPr="00FB4807">
        <w:rPr>
          <w:rFonts w:ascii="宋体" w:hAnsi="宋体" w:cs="宋体" w:hint="eastAsia"/>
          <w:color w:val="000000"/>
          <w:sz w:val="24"/>
          <w:szCs w:val="24"/>
        </w:rPr>
        <w:t>小球需采用坚硬、均匀材质，小球直径不大于</w:t>
      </w:r>
      <w:r w:rsidRPr="00FB4807">
        <w:rPr>
          <w:rFonts w:ascii="宋体" w:hAnsi="宋体" w:cs="宋体"/>
          <w:color w:val="000000"/>
          <w:sz w:val="24"/>
          <w:szCs w:val="24"/>
        </w:rPr>
        <w:t xml:space="preserve"> 2.5cm</w:t>
      </w:r>
      <w:r w:rsidRPr="00FB4807">
        <w:rPr>
          <w:rFonts w:ascii="宋体" w:hAnsi="宋体" w:cs="宋体" w:hint="eastAsia"/>
          <w:color w:val="000000"/>
          <w:sz w:val="24"/>
          <w:szCs w:val="24"/>
        </w:rPr>
        <w:t>；</w:t>
      </w:r>
    </w:p>
    <w:p w:rsidR="00AA46D5" w:rsidRPr="00FB4807" w:rsidRDefault="00AA46D5" w:rsidP="00DC20D7">
      <w:pPr>
        <w:pStyle w:val="BodyText"/>
        <w:spacing w:after="0"/>
        <w:ind w:firstLineChars="174" w:firstLine="31680"/>
        <w:rPr>
          <w:rFonts w:ascii="宋体"/>
          <w:color w:val="000000"/>
          <w:sz w:val="24"/>
          <w:szCs w:val="24"/>
        </w:rPr>
      </w:pPr>
      <w:r w:rsidRPr="00FB4807">
        <w:rPr>
          <w:rFonts w:ascii="宋体" w:hAnsi="宋体" w:cs="宋体" w:hint="eastAsia"/>
          <w:color w:val="000000"/>
          <w:sz w:val="24"/>
          <w:szCs w:val="24"/>
        </w:rPr>
        <w:t>（</w:t>
      </w:r>
      <w:r w:rsidRPr="00FB4807">
        <w:rPr>
          <w:rFonts w:ascii="宋体" w:hAnsi="宋体" w:cs="宋体"/>
          <w:color w:val="000000"/>
          <w:sz w:val="24"/>
          <w:szCs w:val="24"/>
        </w:rPr>
        <w:t>6</w:t>
      </w:r>
      <w:r>
        <w:rPr>
          <w:rFonts w:ascii="宋体" w:hAnsi="宋体" w:cs="宋体" w:hint="eastAsia"/>
          <w:color w:val="000000"/>
          <w:sz w:val="24"/>
          <w:szCs w:val="24"/>
        </w:rPr>
        <w:t>）</w:t>
      </w:r>
      <w:r w:rsidRPr="00FB4807">
        <w:rPr>
          <w:rFonts w:ascii="宋体" w:hAnsi="宋体" w:cs="宋体" w:hint="eastAsia"/>
          <w:color w:val="000000"/>
          <w:sz w:val="24"/>
          <w:szCs w:val="24"/>
        </w:rPr>
        <w:t>控制运动过程中，除自身重力、平板支撑力及摩擦力外，小球不应受到任何</w:t>
      </w:r>
      <w:r w:rsidRPr="00FB4807">
        <w:rPr>
          <w:rFonts w:ascii="宋体" w:hAnsi="宋体" w:cs="宋体"/>
          <w:color w:val="000000"/>
          <w:sz w:val="24"/>
          <w:szCs w:val="24"/>
        </w:rPr>
        <w:t xml:space="preserve"> </w:t>
      </w:r>
      <w:r w:rsidRPr="00FB4807">
        <w:rPr>
          <w:rFonts w:ascii="宋体" w:hAnsi="宋体" w:cs="宋体" w:hint="eastAsia"/>
          <w:color w:val="000000"/>
          <w:sz w:val="24"/>
          <w:szCs w:val="24"/>
        </w:rPr>
        <w:t>外力的作用。</w:t>
      </w:r>
    </w:p>
    <w:p w:rsidR="00AA46D5" w:rsidRPr="00CF4C7F" w:rsidRDefault="00AA46D5" w:rsidP="00DC20D7">
      <w:pPr>
        <w:spacing w:line="120" w:lineRule="auto"/>
        <w:ind w:firstLineChars="100" w:firstLine="31680"/>
        <w:rPr>
          <w:rFonts w:ascii="宋体"/>
          <w:b/>
          <w:bCs/>
          <w:sz w:val="24"/>
          <w:szCs w:val="24"/>
        </w:rPr>
      </w:pPr>
      <w:r w:rsidRPr="00CF4C7F">
        <w:rPr>
          <w:rFonts w:ascii="宋体" w:hAnsi="宋体" w:cs="宋体"/>
          <w:b/>
          <w:bCs/>
          <w:sz w:val="24"/>
          <w:szCs w:val="24"/>
        </w:rPr>
        <w:t xml:space="preserve">2. </w:t>
      </w:r>
      <w:r w:rsidRPr="00CF4C7F">
        <w:rPr>
          <w:rFonts w:ascii="宋体" w:hAnsi="宋体" w:cs="宋体" w:hint="eastAsia"/>
          <w:b/>
          <w:bCs/>
          <w:sz w:val="24"/>
          <w:szCs w:val="24"/>
        </w:rPr>
        <w:t>测试要求与说明</w:t>
      </w:r>
    </w:p>
    <w:p w:rsidR="00AA46D5" w:rsidRPr="00FB4807" w:rsidRDefault="00AA46D5" w:rsidP="00DC20D7">
      <w:pPr>
        <w:pStyle w:val="BodyText"/>
        <w:spacing w:after="0"/>
        <w:ind w:firstLineChars="174" w:firstLine="31680"/>
        <w:rPr>
          <w:rFonts w:ascii="宋体"/>
          <w:color w:val="000000"/>
          <w:sz w:val="24"/>
          <w:szCs w:val="24"/>
        </w:rPr>
      </w:pPr>
      <w:r w:rsidRPr="00FB4807">
        <w:rPr>
          <w:rFonts w:ascii="宋体" w:hAnsi="宋体" w:cs="宋体" w:hint="eastAsia"/>
          <w:color w:val="000000"/>
          <w:sz w:val="24"/>
          <w:szCs w:val="24"/>
        </w:rPr>
        <w:t>（</w:t>
      </w:r>
      <w:r w:rsidRPr="00FB4807">
        <w:rPr>
          <w:rFonts w:ascii="宋体" w:hAnsi="宋体" w:cs="宋体"/>
          <w:color w:val="000000"/>
          <w:sz w:val="24"/>
          <w:szCs w:val="24"/>
        </w:rPr>
        <w:t>1</w:t>
      </w:r>
      <w:r w:rsidRPr="00FB4807">
        <w:rPr>
          <w:rFonts w:ascii="宋体" w:hAnsi="宋体" w:cs="宋体" w:hint="eastAsia"/>
          <w:color w:val="000000"/>
          <w:sz w:val="24"/>
          <w:szCs w:val="24"/>
        </w:rPr>
        <w:t>）</w:t>
      </w:r>
      <w:r w:rsidRPr="00FB4807">
        <w:rPr>
          <w:rFonts w:ascii="宋体" w:hAnsi="宋体" w:cs="宋体"/>
          <w:color w:val="000000"/>
          <w:sz w:val="24"/>
          <w:szCs w:val="24"/>
        </w:rPr>
        <w:t xml:space="preserve"> </w:t>
      </w:r>
      <w:r w:rsidRPr="00FB4807">
        <w:rPr>
          <w:rFonts w:ascii="宋体" w:hAnsi="宋体" w:cs="宋体" w:hint="eastAsia"/>
          <w:color w:val="000000"/>
          <w:sz w:val="24"/>
          <w:szCs w:val="24"/>
        </w:rPr>
        <w:t>每项运动开始时，用手将小球放置在起始位置；</w:t>
      </w:r>
    </w:p>
    <w:p w:rsidR="00AA46D5" w:rsidRPr="00FB4807" w:rsidRDefault="00AA46D5" w:rsidP="00DC20D7">
      <w:pPr>
        <w:pStyle w:val="BodyText"/>
        <w:spacing w:after="0"/>
        <w:ind w:firstLineChars="174" w:firstLine="31680"/>
        <w:rPr>
          <w:rFonts w:ascii="宋体"/>
          <w:color w:val="000000"/>
          <w:sz w:val="24"/>
          <w:szCs w:val="24"/>
        </w:rPr>
      </w:pPr>
      <w:r w:rsidRPr="00FB4807">
        <w:rPr>
          <w:rFonts w:ascii="宋体" w:hAnsi="宋体" w:cs="宋体" w:hint="eastAsia"/>
          <w:color w:val="000000"/>
          <w:sz w:val="24"/>
          <w:szCs w:val="24"/>
        </w:rPr>
        <w:t>（</w:t>
      </w:r>
      <w:r w:rsidRPr="00FB4807">
        <w:rPr>
          <w:rFonts w:ascii="宋体" w:hAnsi="宋体" w:cs="宋体"/>
          <w:color w:val="000000"/>
          <w:sz w:val="24"/>
          <w:szCs w:val="24"/>
        </w:rPr>
        <w:t>2</w:t>
      </w:r>
      <w:r w:rsidRPr="00FB4807">
        <w:rPr>
          <w:rFonts w:ascii="宋体" w:hAnsi="宋体" w:cs="宋体" w:hint="eastAsia"/>
          <w:color w:val="000000"/>
          <w:sz w:val="24"/>
          <w:szCs w:val="24"/>
        </w:rPr>
        <w:t>）</w:t>
      </w:r>
      <w:r w:rsidRPr="00FB4807">
        <w:rPr>
          <w:rFonts w:ascii="宋体" w:hAnsi="宋体" w:cs="宋体"/>
          <w:color w:val="000000"/>
          <w:sz w:val="24"/>
          <w:szCs w:val="24"/>
        </w:rPr>
        <w:t xml:space="preserve"> </w:t>
      </w:r>
      <w:r w:rsidRPr="00FB4807">
        <w:rPr>
          <w:rFonts w:ascii="宋体" w:hAnsi="宋体" w:cs="宋体" w:hint="eastAsia"/>
          <w:color w:val="000000"/>
          <w:sz w:val="24"/>
          <w:szCs w:val="24"/>
        </w:rPr>
        <w:t>运动过程中，小球进入指定区域是指小球投影与实心圆形区域有交叠；小球停留在指定区域是指小球边缘不出区域虚线界；小球进入非指定区域是指小</w:t>
      </w:r>
      <w:r w:rsidRPr="00FB4807">
        <w:rPr>
          <w:rFonts w:ascii="宋体" w:hAnsi="宋体" w:cs="宋体"/>
          <w:color w:val="000000"/>
          <w:sz w:val="24"/>
          <w:szCs w:val="24"/>
        </w:rPr>
        <w:t xml:space="preserve"> </w:t>
      </w:r>
      <w:r w:rsidRPr="00FB4807">
        <w:rPr>
          <w:rFonts w:ascii="宋体" w:hAnsi="宋体" w:cs="宋体" w:hint="eastAsia"/>
          <w:color w:val="000000"/>
          <w:sz w:val="24"/>
          <w:szCs w:val="24"/>
        </w:rPr>
        <w:t>球投影与实心圆形区域有交叠；</w:t>
      </w:r>
    </w:p>
    <w:p w:rsidR="00AA46D5" w:rsidRDefault="00AA46D5" w:rsidP="00DC20D7">
      <w:pPr>
        <w:pStyle w:val="BodyText"/>
        <w:spacing w:after="0"/>
        <w:ind w:firstLineChars="174" w:firstLine="31680"/>
        <w:rPr>
          <w:rFonts w:ascii="宋体"/>
          <w:color w:val="000000"/>
          <w:sz w:val="24"/>
          <w:szCs w:val="24"/>
        </w:rPr>
      </w:pPr>
      <w:r w:rsidRPr="00FB4807">
        <w:rPr>
          <w:rFonts w:ascii="宋体" w:hAnsi="宋体" w:cs="宋体" w:hint="eastAsia"/>
          <w:color w:val="000000"/>
          <w:sz w:val="24"/>
          <w:szCs w:val="24"/>
        </w:rPr>
        <w:t>（</w:t>
      </w:r>
      <w:r w:rsidRPr="00FB4807">
        <w:rPr>
          <w:rFonts w:ascii="宋体" w:hAnsi="宋体" w:cs="宋体"/>
          <w:color w:val="000000"/>
          <w:sz w:val="24"/>
          <w:szCs w:val="24"/>
        </w:rPr>
        <w:t>3</w:t>
      </w:r>
      <w:r w:rsidRPr="00FB4807">
        <w:rPr>
          <w:rFonts w:ascii="宋体" w:hAnsi="宋体" w:cs="宋体" w:hint="eastAsia"/>
          <w:color w:val="000000"/>
          <w:sz w:val="24"/>
          <w:szCs w:val="24"/>
        </w:rPr>
        <w:t>）</w:t>
      </w:r>
      <w:r w:rsidRPr="00FB4807">
        <w:rPr>
          <w:rFonts w:ascii="宋体" w:hAnsi="宋体" w:cs="宋体"/>
          <w:color w:val="000000"/>
          <w:sz w:val="24"/>
          <w:szCs w:val="24"/>
        </w:rPr>
        <w:t xml:space="preserve"> </w:t>
      </w:r>
      <w:r w:rsidRPr="00FB4807">
        <w:rPr>
          <w:rFonts w:ascii="宋体" w:hAnsi="宋体" w:cs="宋体" w:hint="eastAsia"/>
          <w:color w:val="000000"/>
          <w:sz w:val="24"/>
          <w:szCs w:val="24"/>
        </w:rPr>
        <w:t>运动中小球进入非指定区域将扣分；在指定区域未能停留指定的时间将扣分；</w:t>
      </w:r>
      <w:r w:rsidRPr="00FB4807"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ascii="宋体" w:hAnsi="宋体" w:cs="宋体"/>
          <w:color w:val="000000"/>
          <w:sz w:val="24"/>
          <w:szCs w:val="24"/>
        </w:rPr>
        <w:t xml:space="preserve"> </w:t>
      </w:r>
      <w:r w:rsidRPr="00FB4807">
        <w:rPr>
          <w:rFonts w:ascii="宋体" w:hAnsi="宋体" w:cs="宋体" w:hint="eastAsia"/>
          <w:color w:val="000000"/>
          <w:sz w:val="24"/>
          <w:szCs w:val="24"/>
        </w:rPr>
        <w:t>每项动作应在限定时间内完成，超时将扣分；</w:t>
      </w:r>
    </w:p>
    <w:p w:rsidR="00AA46D5" w:rsidRPr="00CF4C7F" w:rsidRDefault="00AA46D5" w:rsidP="00DC20D7">
      <w:pPr>
        <w:pStyle w:val="BodyText"/>
        <w:spacing w:after="0"/>
        <w:ind w:firstLineChars="174" w:firstLine="31680"/>
        <w:rPr>
          <w:rFonts w:ascii="宋体"/>
          <w:color w:val="000000"/>
          <w:sz w:val="24"/>
          <w:szCs w:val="24"/>
        </w:rPr>
      </w:pPr>
      <w:r w:rsidRPr="00FB4807">
        <w:rPr>
          <w:rFonts w:ascii="宋体" w:hAnsi="宋体" w:cs="宋体" w:hint="eastAsia"/>
          <w:color w:val="000000"/>
          <w:sz w:val="24"/>
          <w:szCs w:val="24"/>
        </w:rPr>
        <w:t>（</w:t>
      </w:r>
      <w:r w:rsidRPr="00FB4807">
        <w:rPr>
          <w:rFonts w:ascii="宋体" w:hAnsi="宋体" w:cs="宋体"/>
          <w:color w:val="000000"/>
          <w:sz w:val="24"/>
          <w:szCs w:val="24"/>
        </w:rPr>
        <w:t>4</w:t>
      </w:r>
      <w:r w:rsidRPr="00FB4807">
        <w:rPr>
          <w:rFonts w:ascii="宋体" w:hAnsi="宋体" w:cs="宋体" w:hint="eastAsia"/>
          <w:color w:val="000000"/>
          <w:sz w:val="24"/>
          <w:szCs w:val="24"/>
        </w:rPr>
        <w:t>）</w:t>
      </w:r>
      <w:r w:rsidRPr="00FB4807">
        <w:rPr>
          <w:rFonts w:ascii="宋体" w:hAnsi="宋体" w:cs="宋体"/>
          <w:color w:val="000000"/>
          <w:sz w:val="24"/>
          <w:szCs w:val="24"/>
        </w:rPr>
        <w:t xml:space="preserve"> </w:t>
      </w:r>
      <w:r w:rsidRPr="00FB4807">
        <w:rPr>
          <w:rFonts w:ascii="宋体" w:hAnsi="宋体" w:cs="宋体" w:hint="eastAsia"/>
          <w:color w:val="000000"/>
          <w:sz w:val="24"/>
          <w:szCs w:val="24"/>
        </w:rPr>
        <w:t>测试过程中，小球在规定动作完成前滑离平板视为失败；</w:t>
      </w:r>
    </w:p>
    <w:p w:rsidR="00AA46D5" w:rsidRDefault="00AA46D5" w:rsidP="00551DDA">
      <w:pPr>
        <w:spacing w:before="238"/>
        <w:ind w:right="1404"/>
        <w:rPr>
          <w:rFonts w:ascii="宋体"/>
          <w:b/>
          <w:bCs/>
          <w:sz w:val="28"/>
          <w:szCs w:val="28"/>
        </w:rPr>
      </w:pPr>
    </w:p>
    <w:p w:rsidR="00AA46D5" w:rsidRDefault="00AA46D5" w:rsidP="002B73AC">
      <w:pPr>
        <w:spacing w:before="238"/>
        <w:ind w:right="1404"/>
        <w:rPr>
          <w:rFonts w:ascii="宋体"/>
          <w:b/>
          <w:bCs/>
          <w:sz w:val="28"/>
          <w:szCs w:val="28"/>
        </w:rPr>
      </w:pPr>
    </w:p>
    <w:p w:rsidR="00AA46D5" w:rsidRDefault="00AA46D5" w:rsidP="00A3424B">
      <w:pPr>
        <w:spacing w:before="238"/>
        <w:ind w:left="138" w:right="1404"/>
        <w:rPr>
          <w:rFonts w:ascii="宋体"/>
          <w:b/>
          <w:bCs/>
          <w:sz w:val="28"/>
          <w:szCs w:val="28"/>
        </w:rPr>
      </w:pPr>
      <w:bookmarkStart w:id="0" w:name="_Hlk6655945"/>
      <w:r w:rsidRPr="005E08AF">
        <w:rPr>
          <w:rFonts w:ascii="宋体" w:hAnsi="宋体" w:cs="宋体" w:hint="eastAsia"/>
          <w:b/>
          <w:bCs/>
          <w:sz w:val="28"/>
          <w:szCs w:val="28"/>
        </w:rPr>
        <w:t>四、评分标准</w:t>
      </w:r>
    </w:p>
    <w:tbl>
      <w:tblPr>
        <w:tblW w:w="9108" w:type="dxa"/>
        <w:tblInd w:w="-10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/>
      </w:tblPr>
      <w:tblGrid>
        <w:gridCol w:w="1188"/>
        <w:gridCol w:w="7200"/>
        <w:gridCol w:w="720"/>
      </w:tblGrid>
      <w:tr w:rsidR="00AA46D5">
        <w:trPr>
          <w:trHeight w:val="547"/>
        </w:trPr>
        <w:tc>
          <w:tcPr>
            <w:tcW w:w="1188" w:type="dxa"/>
            <w:tcBorders>
              <w:bottom w:val="single" w:sz="4" w:space="0" w:color="auto"/>
            </w:tcBorders>
            <w:vAlign w:val="center"/>
          </w:tcPr>
          <w:p w:rsidR="00AA46D5" w:rsidRDefault="00AA46D5" w:rsidP="00E54034">
            <w:pPr>
              <w:spacing w:line="300" w:lineRule="auto"/>
              <w:rPr>
                <w:rFonts w:ascii="宋体"/>
              </w:rPr>
            </w:pPr>
          </w:p>
        </w:tc>
        <w:tc>
          <w:tcPr>
            <w:tcW w:w="7200" w:type="dxa"/>
            <w:vAlign w:val="center"/>
          </w:tcPr>
          <w:p w:rsidR="00AA46D5" w:rsidRDefault="00AA46D5" w:rsidP="00E54034">
            <w:pPr>
              <w:spacing w:line="300" w:lineRule="auto"/>
              <w:jc w:val="center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项目</w:t>
            </w:r>
          </w:p>
        </w:tc>
        <w:tc>
          <w:tcPr>
            <w:tcW w:w="720" w:type="dxa"/>
            <w:vAlign w:val="center"/>
          </w:tcPr>
          <w:p w:rsidR="00AA46D5" w:rsidRDefault="00AA46D5" w:rsidP="00E54034">
            <w:pPr>
              <w:spacing w:line="300" w:lineRule="auto"/>
              <w:jc w:val="center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满分</w:t>
            </w:r>
          </w:p>
        </w:tc>
      </w:tr>
      <w:tr w:rsidR="00AA46D5">
        <w:trPr>
          <w:trHeight w:val="920"/>
        </w:trPr>
        <w:tc>
          <w:tcPr>
            <w:tcW w:w="1188" w:type="dxa"/>
            <w:vMerge w:val="restart"/>
            <w:tcBorders>
              <w:top w:val="single" w:sz="4" w:space="0" w:color="auto"/>
            </w:tcBorders>
            <w:vAlign w:val="center"/>
          </w:tcPr>
          <w:p w:rsidR="00AA46D5" w:rsidRDefault="00AA46D5" w:rsidP="00E54034">
            <w:pPr>
              <w:spacing w:line="300" w:lineRule="auto"/>
              <w:jc w:val="center"/>
              <w:rPr>
                <w:rFonts w:ascii="宋体"/>
              </w:rPr>
            </w:pPr>
          </w:p>
          <w:p w:rsidR="00AA46D5" w:rsidRPr="00A3424B" w:rsidRDefault="00AA46D5" w:rsidP="00E54034">
            <w:pPr>
              <w:spacing w:line="300" w:lineRule="auto"/>
              <w:jc w:val="center"/>
              <w:rPr>
                <w:rFonts w:ascii="宋体"/>
                <w:b/>
                <w:bCs/>
              </w:rPr>
            </w:pPr>
            <w:r w:rsidRPr="00A3424B">
              <w:rPr>
                <w:rFonts w:ascii="宋体" w:hAnsi="宋体" w:cs="宋体" w:hint="eastAsia"/>
                <w:b/>
                <w:bCs/>
              </w:rPr>
              <w:t>基本要求</w:t>
            </w:r>
          </w:p>
        </w:tc>
        <w:tc>
          <w:tcPr>
            <w:tcW w:w="7200" w:type="dxa"/>
          </w:tcPr>
          <w:p w:rsidR="00AA46D5" w:rsidRDefault="00AA46D5" w:rsidP="00E54034">
            <w:pPr>
              <w:spacing w:line="300" w:lineRule="auto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设计与总结报告：方案比较、设计与论证，理论分析与计算，电路图及有关设计文件，测试方法与仪器，测试数据及测试结果分析。</w:t>
            </w:r>
          </w:p>
        </w:tc>
        <w:tc>
          <w:tcPr>
            <w:tcW w:w="720" w:type="dxa"/>
            <w:vAlign w:val="center"/>
          </w:tcPr>
          <w:p w:rsidR="00AA46D5" w:rsidRDefault="00AA46D5" w:rsidP="00E54034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50</w:t>
            </w:r>
          </w:p>
        </w:tc>
      </w:tr>
      <w:tr w:rsidR="00AA46D5">
        <w:trPr>
          <w:trHeight w:val="312"/>
        </w:trPr>
        <w:tc>
          <w:tcPr>
            <w:tcW w:w="1188" w:type="dxa"/>
            <w:vMerge/>
            <w:vAlign w:val="center"/>
          </w:tcPr>
          <w:p w:rsidR="00AA46D5" w:rsidRDefault="00AA46D5" w:rsidP="00E54034">
            <w:pPr>
              <w:spacing w:line="300" w:lineRule="auto"/>
              <w:jc w:val="center"/>
              <w:rPr>
                <w:rFonts w:ascii="宋体"/>
              </w:rPr>
            </w:pPr>
          </w:p>
        </w:tc>
        <w:tc>
          <w:tcPr>
            <w:tcW w:w="7200" w:type="dxa"/>
          </w:tcPr>
          <w:p w:rsidR="00AA46D5" w:rsidRDefault="00AA46D5" w:rsidP="00E54034">
            <w:pPr>
              <w:spacing w:line="300" w:lineRule="auto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完成第（</w:t>
            </w:r>
            <w:r>
              <w:rPr>
                <w:rFonts w:ascii="宋体" w:hAnsi="宋体" w:cs="宋体"/>
              </w:rPr>
              <w:t>1</w:t>
            </w:r>
            <w:r>
              <w:rPr>
                <w:rFonts w:ascii="宋体" w:hAnsi="宋体" w:cs="宋体" w:hint="eastAsia"/>
              </w:rPr>
              <w:t>）项</w:t>
            </w:r>
          </w:p>
        </w:tc>
        <w:tc>
          <w:tcPr>
            <w:tcW w:w="720" w:type="dxa"/>
            <w:vAlign w:val="center"/>
          </w:tcPr>
          <w:p w:rsidR="00AA46D5" w:rsidRDefault="00AA46D5" w:rsidP="00E54034">
            <w:pPr>
              <w:spacing w:line="300" w:lineRule="auto"/>
              <w:jc w:val="center"/>
              <w:rPr>
                <w:rFonts w:ascii="宋体"/>
              </w:rPr>
            </w:pPr>
            <w:r>
              <w:rPr>
                <w:rFonts w:ascii="宋体" w:hAnsi="宋体" w:cs="宋体"/>
              </w:rPr>
              <w:t>10</w:t>
            </w:r>
          </w:p>
        </w:tc>
      </w:tr>
      <w:tr w:rsidR="00AA46D5">
        <w:trPr>
          <w:trHeight w:val="331"/>
        </w:trPr>
        <w:tc>
          <w:tcPr>
            <w:tcW w:w="1188" w:type="dxa"/>
            <w:vMerge/>
            <w:vAlign w:val="center"/>
          </w:tcPr>
          <w:p w:rsidR="00AA46D5" w:rsidRDefault="00AA46D5" w:rsidP="00E54034">
            <w:pPr>
              <w:spacing w:line="300" w:lineRule="auto"/>
              <w:jc w:val="center"/>
              <w:rPr>
                <w:rFonts w:ascii="宋体"/>
              </w:rPr>
            </w:pPr>
          </w:p>
        </w:tc>
        <w:tc>
          <w:tcPr>
            <w:tcW w:w="7200" w:type="dxa"/>
            <w:tcBorders>
              <w:right w:val="single" w:sz="4" w:space="0" w:color="auto"/>
            </w:tcBorders>
          </w:tcPr>
          <w:p w:rsidR="00AA46D5" w:rsidRDefault="00AA46D5" w:rsidP="00E54034">
            <w:pPr>
              <w:spacing w:line="300" w:lineRule="auto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完成第（</w:t>
            </w:r>
            <w:r>
              <w:rPr>
                <w:rFonts w:ascii="宋体" w:hAnsi="宋体" w:cs="宋体"/>
              </w:rPr>
              <w:t>2</w:t>
            </w:r>
            <w:r>
              <w:rPr>
                <w:rFonts w:ascii="宋体" w:hAnsi="宋体" w:cs="宋体" w:hint="eastAsia"/>
              </w:rPr>
              <w:t>）项</w:t>
            </w:r>
          </w:p>
        </w:tc>
        <w:tc>
          <w:tcPr>
            <w:tcW w:w="720" w:type="dxa"/>
            <w:tcBorders>
              <w:left w:val="single" w:sz="4" w:space="0" w:color="auto"/>
            </w:tcBorders>
          </w:tcPr>
          <w:p w:rsidR="00AA46D5" w:rsidRDefault="00AA46D5" w:rsidP="00E54034">
            <w:pPr>
              <w:spacing w:line="300" w:lineRule="auto"/>
              <w:jc w:val="center"/>
              <w:rPr>
                <w:rFonts w:ascii="宋体"/>
              </w:rPr>
            </w:pPr>
            <w:r>
              <w:rPr>
                <w:rFonts w:ascii="宋体" w:hAnsi="宋体" w:cs="宋体"/>
              </w:rPr>
              <w:t>10</w:t>
            </w:r>
          </w:p>
        </w:tc>
      </w:tr>
      <w:tr w:rsidR="00AA46D5">
        <w:trPr>
          <w:trHeight w:val="337"/>
        </w:trPr>
        <w:tc>
          <w:tcPr>
            <w:tcW w:w="1188" w:type="dxa"/>
            <w:vMerge/>
            <w:vAlign w:val="center"/>
          </w:tcPr>
          <w:p w:rsidR="00AA46D5" w:rsidRDefault="00AA46D5" w:rsidP="00E54034">
            <w:pPr>
              <w:spacing w:line="300" w:lineRule="auto"/>
              <w:jc w:val="center"/>
              <w:rPr>
                <w:rFonts w:ascii="宋体"/>
              </w:rPr>
            </w:pPr>
          </w:p>
        </w:tc>
        <w:tc>
          <w:tcPr>
            <w:tcW w:w="7200" w:type="dxa"/>
          </w:tcPr>
          <w:p w:rsidR="00AA46D5" w:rsidRDefault="00AA46D5" w:rsidP="00E54034">
            <w:pPr>
              <w:spacing w:line="300" w:lineRule="auto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完成第（</w:t>
            </w:r>
            <w:r>
              <w:rPr>
                <w:rFonts w:ascii="宋体" w:hAnsi="宋体" w:cs="宋体"/>
              </w:rPr>
              <w:t>3</w:t>
            </w:r>
            <w:r>
              <w:rPr>
                <w:rFonts w:ascii="宋体" w:hAnsi="宋体" w:cs="宋体" w:hint="eastAsia"/>
              </w:rPr>
              <w:t>）项</w:t>
            </w:r>
          </w:p>
        </w:tc>
        <w:tc>
          <w:tcPr>
            <w:tcW w:w="720" w:type="dxa"/>
            <w:vAlign w:val="center"/>
          </w:tcPr>
          <w:p w:rsidR="00AA46D5" w:rsidRDefault="00AA46D5" w:rsidP="00E54034">
            <w:pPr>
              <w:spacing w:line="300" w:lineRule="auto"/>
              <w:jc w:val="center"/>
              <w:rPr>
                <w:rFonts w:ascii="宋体"/>
              </w:rPr>
            </w:pPr>
            <w:r>
              <w:rPr>
                <w:rFonts w:ascii="宋体" w:hAnsi="宋体" w:cs="宋体"/>
              </w:rPr>
              <w:t>10</w:t>
            </w:r>
          </w:p>
        </w:tc>
      </w:tr>
      <w:tr w:rsidR="00AA46D5">
        <w:trPr>
          <w:trHeight w:val="270"/>
        </w:trPr>
        <w:tc>
          <w:tcPr>
            <w:tcW w:w="1188" w:type="dxa"/>
            <w:vMerge/>
            <w:vAlign w:val="center"/>
          </w:tcPr>
          <w:p w:rsidR="00AA46D5" w:rsidRDefault="00AA46D5" w:rsidP="00E54034">
            <w:pPr>
              <w:spacing w:line="300" w:lineRule="auto"/>
              <w:rPr>
                <w:rFonts w:ascii="宋体"/>
              </w:rPr>
            </w:pPr>
          </w:p>
        </w:tc>
        <w:tc>
          <w:tcPr>
            <w:tcW w:w="7200" w:type="dxa"/>
            <w:vAlign w:val="center"/>
          </w:tcPr>
          <w:p w:rsidR="00AA46D5" w:rsidRDefault="00AA46D5" w:rsidP="00E54034">
            <w:pPr>
              <w:spacing w:line="300" w:lineRule="auto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完成第（</w:t>
            </w:r>
            <w:r>
              <w:rPr>
                <w:rFonts w:ascii="宋体" w:hAnsi="宋体" w:cs="宋体"/>
              </w:rPr>
              <w:t>4</w:t>
            </w:r>
            <w:r>
              <w:rPr>
                <w:rFonts w:ascii="宋体" w:hAnsi="宋体" w:cs="宋体" w:hint="eastAsia"/>
              </w:rPr>
              <w:t>）项</w:t>
            </w:r>
          </w:p>
        </w:tc>
        <w:tc>
          <w:tcPr>
            <w:tcW w:w="720" w:type="dxa"/>
            <w:vAlign w:val="center"/>
          </w:tcPr>
          <w:p w:rsidR="00AA46D5" w:rsidRDefault="00AA46D5" w:rsidP="00E54034">
            <w:pPr>
              <w:spacing w:line="300" w:lineRule="auto"/>
              <w:jc w:val="center"/>
              <w:rPr>
                <w:rFonts w:ascii="宋体"/>
              </w:rPr>
            </w:pPr>
            <w:r>
              <w:rPr>
                <w:rFonts w:ascii="宋体" w:hAnsi="宋体" w:cs="宋体"/>
              </w:rPr>
              <w:t>10</w:t>
            </w:r>
          </w:p>
        </w:tc>
      </w:tr>
      <w:tr w:rsidR="00AA46D5">
        <w:trPr>
          <w:trHeight w:val="468"/>
        </w:trPr>
        <w:tc>
          <w:tcPr>
            <w:tcW w:w="1188" w:type="dxa"/>
            <w:vMerge w:val="restart"/>
            <w:vAlign w:val="center"/>
          </w:tcPr>
          <w:p w:rsidR="00AA46D5" w:rsidRPr="00A3424B" w:rsidRDefault="00AA46D5" w:rsidP="00E54034">
            <w:pPr>
              <w:spacing w:line="300" w:lineRule="auto"/>
              <w:jc w:val="center"/>
              <w:rPr>
                <w:rFonts w:ascii="宋体"/>
                <w:b/>
                <w:bCs/>
              </w:rPr>
            </w:pPr>
            <w:r w:rsidRPr="00A3424B">
              <w:rPr>
                <w:rFonts w:ascii="宋体" w:hAnsi="宋体" w:cs="宋体" w:hint="eastAsia"/>
                <w:b/>
                <w:bCs/>
              </w:rPr>
              <w:t>发挥部分</w:t>
            </w:r>
          </w:p>
        </w:tc>
        <w:tc>
          <w:tcPr>
            <w:tcW w:w="7200" w:type="dxa"/>
            <w:vAlign w:val="center"/>
          </w:tcPr>
          <w:p w:rsidR="00AA46D5" w:rsidRDefault="00AA46D5" w:rsidP="00E54034">
            <w:pPr>
              <w:spacing w:line="300" w:lineRule="auto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完成第（</w:t>
            </w:r>
            <w:r>
              <w:rPr>
                <w:rFonts w:ascii="宋体" w:hAnsi="宋体" w:cs="宋体"/>
              </w:rPr>
              <w:t>1</w:t>
            </w:r>
            <w:r>
              <w:rPr>
                <w:rFonts w:ascii="宋体" w:hAnsi="宋体" w:cs="宋体" w:hint="eastAsia"/>
              </w:rPr>
              <w:t>）项</w:t>
            </w:r>
          </w:p>
        </w:tc>
        <w:tc>
          <w:tcPr>
            <w:tcW w:w="720" w:type="dxa"/>
            <w:vAlign w:val="center"/>
          </w:tcPr>
          <w:p w:rsidR="00AA46D5" w:rsidRDefault="00AA46D5" w:rsidP="00E54034">
            <w:pPr>
              <w:spacing w:line="300" w:lineRule="auto"/>
              <w:jc w:val="center"/>
              <w:rPr>
                <w:rFonts w:ascii="宋体"/>
              </w:rPr>
            </w:pPr>
            <w:r>
              <w:rPr>
                <w:rFonts w:ascii="宋体" w:hAnsi="宋体" w:cs="宋体"/>
              </w:rPr>
              <w:t>10</w:t>
            </w:r>
          </w:p>
        </w:tc>
      </w:tr>
      <w:tr w:rsidR="00AA46D5">
        <w:trPr>
          <w:trHeight w:val="468"/>
        </w:trPr>
        <w:tc>
          <w:tcPr>
            <w:tcW w:w="1188" w:type="dxa"/>
            <w:vMerge/>
            <w:vAlign w:val="center"/>
          </w:tcPr>
          <w:p w:rsidR="00AA46D5" w:rsidRDefault="00AA46D5" w:rsidP="00E54034">
            <w:pPr>
              <w:spacing w:line="300" w:lineRule="auto"/>
              <w:rPr>
                <w:rFonts w:ascii="宋体"/>
              </w:rPr>
            </w:pPr>
          </w:p>
        </w:tc>
        <w:tc>
          <w:tcPr>
            <w:tcW w:w="7200" w:type="dxa"/>
            <w:vAlign w:val="center"/>
          </w:tcPr>
          <w:p w:rsidR="00AA46D5" w:rsidRDefault="00AA46D5" w:rsidP="00E54034">
            <w:pPr>
              <w:spacing w:line="300" w:lineRule="auto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完成第（</w:t>
            </w:r>
            <w:r>
              <w:rPr>
                <w:rFonts w:ascii="宋体" w:hAnsi="宋体" w:cs="宋体"/>
              </w:rPr>
              <w:t>2</w:t>
            </w:r>
            <w:r>
              <w:rPr>
                <w:rFonts w:ascii="宋体" w:hAnsi="宋体" w:cs="宋体" w:hint="eastAsia"/>
              </w:rPr>
              <w:t>）项</w:t>
            </w:r>
          </w:p>
        </w:tc>
        <w:tc>
          <w:tcPr>
            <w:tcW w:w="720" w:type="dxa"/>
            <w:vAlign w:val="center"/>
          </w:tcPr>
          <w:p w:rsidR="00AA46D5" w:rsidRDefault="00AA46D5" w:rsidP="00E54034">
            <w:pPr>
              <w:spacing w:line="300" w:lineRule="auto"/>
              <w:jc w:val="center"/>
              <w:rPr>
                <w:rFonts w:ascii="宋体"/>
              </w:rPr>
            </w:pPr>
            <w:r>
              <w:rPr>
                <w:rFonts w:ascii="宋体" w:hAnsi="宋体" w:cs="宋体"/>
              </w:rPr>
              <w:t>15</w:t>
            </w:r>
          </w:p>
        </w:tc>
      </w:tr>
      <w:tr w:rsidR="00AA46D5">
        <w:trPr>
          <w:trHeight w:val="468"/>
        </w:trPr>
        <w:tc>
          <w:tcPr>
            <w:tcW w:w="1188" w:type="dxa"/>
            <w:vMerge/>
            <w:vAlign w:val="center"/>
          </w:tcPr>
          <w:p w:rsidR="00AA46D5" w:rsidRDefault="00AA46D5" w:rsidP="00E54034">
            <w:pPr>
              <w:spacing w:line="300" w:lineRule="auto"/>
              <w:rPr>
                <w:rFonts w:ascii="宋体"/>
              </w:rPr>
            </w:pPr>
          </w:p>
        </w:tc>
        <w:tc>
          <w:tcPr>
            <w:tcW w:w="7200" w:type="dxa"/>
            <w:vAlign w:val="center"/>
          </w:tcPr>
          <w:p w:rsidR="00AA46D5" w:rsidRDefault="00AA46D5" w:rsidP="00E54034">
            <w:pPr>
              <w:spacing w:line="300" w:lineRule="auto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完成第（</w:t>
            </w:r>
            <w:r>
              <w:rPr>
                <w:rFonts w:ascii="宋体" w:hAnsi="宋体" w:cs="宋体"/>
              </w:rPr>
              <w:t>3</w:t>
            </w:r>
            <w:r>
              <w:rPr>
                <w:rFonts w:ascii="宋体" w:hAnsi="宋体" w:cs="宋体" w:hint="eastAsia"/>
              </w:rPr>
              <w:t>）项</w:t>
            </w:r>
          </w:p>
        </w:tc>
        <w:tc>
          <w:tcPr>
            <w:tcW w:w="720" w:type="dxa"/>
            <w:vAlign w:val="center"/>
          </w:tcPr>
          <w:p w:rsidR="00AA46D5" w:rsidRDefault="00AA46D5" w:rsidP="00E54034">
            <w:pPr>
              <w:spacing w:line="300" w:lineRule="auto"/>
              <w:jc w:val="center"/>
              <w:rPr>
                <w:rFonts w:ascii="宋体"/>
              </w:rPr>
            </w:pPr>
            <w:r>
              <w:rPr>
                <w:rFonts w:ascii="宋体" w:hAnsi="宋体" w:cs="宋体"/>
              </w:rPr>
              <w:t>15</w:t>
            </w:r>
            <w:bookmarkStart w:id="1" w:name="_GoBack"/>
            <w:bookmarkEnd w:id="1"/>
          </w:p>
        </w:tc>
      </w:tr>
      <w:tr w:rsidR="00AA46D5">
        <w:trPr>
          <w:trHeight w:val="468"/>
        </w:trPr>
        <w:tc>
          <w:tcPr>
            <w:tcW w:w="1188" w:type="dxa"/>
            <w:vMerge/>
            <w:vAlign w:val="center"/>
          </w:tcPr>
          <w:p w:rsidR="00AA46D5" w:rsidRDefault="00AA46D5" w:rsidP="00E54034">
            <w:pPr>
              <w:spacing w:line="300" w:lineRule="auto"/>
              <w:rPr>
                <w:rFonts w:ascii="宋体"/>
              </w:rPr>
            </w:pPr>
          </w:p>
        </w:tc>
        <w:tc>
          <w:tcPr>
            <w:tcW w:w="7200" w:type="dxa"/>
            <w:vAlign w:val="center"/>
          </w:tcPr>
          <w:p w:rsidR="00AA46D5" w:rsidRDefault="00AA46D5" w:rsidP="00E54034">
            <w:pPr>
              <w:spacing w:line="300" w:lineRule="auto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完成第（</w:t>
            </w:r>
            <w:r>
              <w:rPr>
                <w:rFonts w:ascii="宋体" w:hAnsi="宋体" w:cs="宋体"/>
              </w:rPr>
              <w:t>4</w:t>
            </w:r>
            <w:r>
              <w:rPr>
                <w:rFonts w:ascii="宋体" w:hAnsi="宋体" w:cs="宋体" w:hint="eastAsia"/>
              </w:rPr>
              <w:t>）项</w:t>
            </w:r>
          </w:p>
        </w:tc>
        <w:tc>
          <w:tcPr>
            <w:tcW w:w="720" w:type="dxa"/>
            <w:vAlign w:val="center"/>
          </w:tcPr>
          <w:p w:rsidR="00AA46D5" w:rsidRDefault="00AA46D5" w:rsidP="00E54034">
            <w:pPr>
              <w:spacing w:line="300" w:lineRule="auto"/>
              <w:jc w:val="center"/>
              <w:rPr>
                <w:rFonts w:ascii="宋体"/>
              </w:rPr>
            </w:pPr>
            <w:r>
              <w:rPr>
                <w:rFonts w:ascii="宋体" w:hAnsi="宋体" w:cs="宋体"/>
              </w:rPr>
              <w:t>20</w:t>
            </w:r>
          </w:p>
        </w:tc>
      </w:tr>
      <w:tr w:rsidR="00AA46D5">
        <w:trPr>
          <w:trHeight w:val="468"/>
        </w:trPr>
        <w:tc>
          <w:tcPr>
            <w:tcW w:w="8388" w:type="dxa"/>
            <w:gridSpan w:val="2"/>
            <w:vAlign w:val="center"/>
          </w:tcPr>
          <w:p w:rsidR="00AA46D5" w:rsidRDefault="00AA46D5" w:rsidP="00E54034">
            <w:pPr>
              <w:spacing w:line="300" w:lineRule="auto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Ansi="宋体" w:cs="宋体" w:hint="eastAsia"/>
              </w:rPr>
              <w:t>总分</w:t>
            </w:r>
          </w:p>
        </w:tc>
        <w:tc>
          <w:tcPr>
            <w:tcW w:w="720" w:type="dxa"/>
            <w:vAlign w:val="center"/>
          </w:tcPr>
          <w:p w:rsidR="00AA46D5" w:rsidRDefault="00AA46D5" w:rsidP="00E54034">
            <w:pPr>
              <w:spacing w:line="300" w:lineRule="auto"/>
              <w:jc w:val="center"/>
              <w:rPr>
                <w:rFonts w:ascii="宋体"/>
              </w:rPr>
            </w:pPr>
            <w:r>
              <w:rPr>
                <w:rFonts w:ascii="宋体" w:hAnsi="宋体" w:cs="宋体"/>
              </w:rPr>
              <w:t>150</w:t>
            </w:r>
          </w:p>
        </w:tc>
      </w:tr>
      <w:bookmarkEnd w:id="0"/>
    </w:tbl>
    <w:p w:rsidR="00AA46D5" w:rsidRPr="00A3424B" w:rsidRDefault="00AA46D5" w:rsidP="00A3424B">
      <w:pPr>
        <w:spacing w:before="238"/>
        <w:ind w:left="138" w:right="1404"/>
        <w:rPr>
          <w:rFonts w:ascii="宋体"/>
          <w:b/>
          <w:bCs/>
          <w:sz w:val="28"/>
          <w:szCs w:val="28"/>
        </w:rPr>
      </w:pPr>
    </w:p>
    <w:sectPr w:rsidR="00AA46D5" w:rsidRPr="00A3424B" w:rsidSect="004F02DF">
      <w:pgSz w:w="11907" w:h="16443" w:code="9"/>
      <w:pgMar w:top="1361" w:right="1247" w:bottom="1361" w:left="1701" w:header="737" w:footer="737" w:gutter="0"/>
      <w:cols w:space="425"/>
      <w:docGrid w:type="lines" w:linePitch="392" w:charSpace="677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46D5" w:rsidRDefault="00AA46D5" w:rsidP="001E2381">
      <w:r>
        <w:separator/>
      </w:r>
    </w:p>
  </w:endnote>
  <w:endnote w:type="continuationSeparator" w:id="1">
    <w:p w:rsidR="00AA46D5" w:rsidRDefault="00AA46D5" w:rsidP="001E23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46D5" w:rsidRDefault="00AA46D5" w:rsidP="001E2381">
      <w:r>
        <w:separator/>
      </w:r>
    </w:p>
  </w:footnote>
  <w:footnote w:type="continuationSeparator" w:id="1">
    <w:p w:rsidR="00AA46D5" w:rsidRDefault="00AA46D5" w:rsidP="001E238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gutterAtTop/>
  <w:defaultTabStop w:val="420"/>
  <w:doNotHyphenateCaps/>
  <w:drawingGridHorizontalSpacing w:val="243"/>
  <w:drawingGridVerticalSpacing w:val="19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4C7F"/>
    <w:rsid w:val="000C3093"/>
    <w:rsid w:val="001E2381"/>
    <w:rsid w:val="002B73AC"/>
    <w:rsid w:val="004F02DF"/>
    <w:rsid w:val="00551DDA"/>
    <w:rsid w:val="00596CEB"/>
    <w:rsid w:val="005E08AF"/>
    <w:rsid w:val="006061E6"/>
    <w:rsid w:val="006A161B"/>
    <w:rsid w:val="00715B88"/>
    <w:rsid w:val="007B3F88"/>
    <w:rsid w:val="00812BB3"/>
    <w:rsid w:val="0094495C"/>
    <w:rsid w:val="009F4672"/>
    <w:rsid w:val="00A3424B"/>
    <w:rsid w:val="00A4592C"/>
    <w:rsid w:val="00AA4441"/>
    <w:rsid w:val="00AA46D5"/>
    <w:rsid w:val="00C14475"/>
    <w:rsid w:val="00CF4C7F"/>
    <w:rsid w:val="00D25DE3"/>
    <w:rsid w:val="00D810C3"/>
    <w:rsid w:val="00DC20D7"/>
    <w:rsid w:val="00DC7C1D"/>
    <w:rsid w:val="00E34E39"/>
    <w:rsid w:val="00E54034"/>
    <w:rsid w:val="00E5654B"/>
    <w:rsid w:val="00E61CB8"/>
    <w:rsid w:val="00E7244B"/>
    <w:rsid w:val="00F6262D"/>
    <w:rsid w:val="00FB48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9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等线" w:eastAsia="等线" w:hAnsi="等线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4C7F"/>
    <w:pPr>
      <w:widowControl w:val="0"/>
      <w:jc w:val="both"/>
    </w:pPr>
    <w:rPr>
      <w:rFonts w:ascii="Times New Roman" w:eastAsia="宋体" w:hAnsi="Times New Roman"/>
      <w:szCs w:val="21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4C7F"/>
    <w:pPr>
      <w:keepNext/>
      <w:keepLines/>
      <w:spacing w:before="260" w:after="260" w:line="416" w:lineRule="auto"/>
      <w:outlineLvl w:val="1"/>
    </w:pPr>
    <w:rPr>
      <w:rFonts w:ascii="Arial" w:eastAsia="黑体" w:hAnsi="Arial" w:cs="Arial"/>
      <w:b/>
      <w:bCs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CF4C7F"/>
    <w:rPr>
      <w:rFonts w:ascii="Arial" w:eastAsia="黑体" w:hAnsi="Arial" w:cs="Arial"/>
      <w:b/>
      <w:bCs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CF4C7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CF4C7F"/>
    <w:rPr>
      <w:rFonts w:ascii="Times New Roman" w:eastAsia="宋体" w:hAnsi="Times New Roman" w:cs="Times New Roman"/>
      <w:sz w:val="24"/>
      <w:szCs w:val="24"/>
    </w:rPr>
  </w:style>
  <w:style w:type="table" w:customStyle="1" w:styleId="TableNormal1">
    <w:name w:val="Table Normal1"/>
    <w:uiPriority w:val="99"/>
    <w:semiHidden/>
    <w:rsid w:val="00CF4C7F"/>
    <w:pPr>
      <w:widowControl w:val="0"/>
    </w:pPr>
    <w:rPr>
      <w:rFonts w:cs="等线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99"/>
    <w:rsid w:val="00CF4C7F"/>
    <w:pPr>
      <w:jc w:val="left"/>
    </w:pPr>
    <w:rPr>
      <w:rFonts w:ascii="等线" w:eastAsia="等线" w:hAnsi="等线" w:cs="等线"/>
      <w:kern w:val="0"/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rsid w:val="001E23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1E2381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1E23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1E238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73</TotalTime>
  <Pages>3</Pages>
  <Words>241</Words>
  <Characters>1374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田 时雨</dc:creator>
  <cp:keywords/>
  <dc:description/>
  <cp:lastModifiedBy>User</cp:lastModifiedBy>
  <cp:revision>9</cp:revision>
  <dcterms:created xsi:type="dcterms:W3CDTF">2019-04-19T03:27:00Z</dcterms:created>
  <dcterms:modified xsi:type="dcterms:W3CDTF">2019-05-11T02:13:00Z</dcterms:modified>
</cp:coreProperties>
</file>